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7372A" w14:textId="77777777" w:rsidR="007A697A" w:rsidRPr="007A697A" w:rsidRDefault="007A697A" w:rsidP="007A6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after="0" w:line="240" w:lineRule="auto"/>
        <w:ind w:left="426"/>
        <w:jc w:val="center"/>
        <w:rPr>
          <w:rFonts w:eastAsia="Times New Roman" w:cs="Times New Roman"/>
          <w:color w:val="FFFFFF"/>
          <w:sz w:val="24"/>
          <w:szCs w:val="24"/>
          <w:lang w:val="es-MX" w:eastAsia="es-ES"/>
        </w:rPr>
      </w:pPr>
      <w:r w:rsidRPr="007A697A">
        <w:rPr>
          <w:rFonts w:eastAsia="Times New Roman" w:cs="Times New Roman"/>
          <w:b/>
          <w:bCs/>
          <w:color w:val="FFFFFF"/>
          <w:sz w:val="24"/>
          <w:szCs w:val="24"/>
          <w:lang w:val="es-MX" w:eastAsia="es-ES"/>
        </w:rPr>
        <w:t>FORMULARIO Nº 1</w:t>
      </w:r>
    </w:p>
    <w:p w14:paraId="038BF5B1" w14:textId="77777777" w:rsidR="007A697A" w:rsidRPr="007A697A" w:rsidRDefault="007A697A" w:rsidP="007A697A">
      <w:pPr>
        <w:keepNext/>
        <w:spacing w:before="240" w:after="60" w:line="240" w:lineRule="auto"/>
        <w:jc w:val="center"/>
        <w:outlineLvl w:val="0"/>
        <w:rPr>
          <w:rFonts w:eastAsia="Times New Roman" w:cs="Times New Roman"/>
          <w:b/>
          <w:bCs/>
          <w:i/>
          <w:iCs/>
          <w:color w:val="000000"/>
          <w:kern w:val="32"/>
          <w:sz w:val="24"/>
          <w:szCs w:val="24"/>
          <w:lang w:val="es-MX" w:eastAsia="es-ES"/>
        </w:rPr>
      </w:pPr>
      <w:bookmarkStart w:id="0" w:name="_Toc263139220"/>
      <w:bookmarkStart w:id="1" w:name="_Toc290231658"/>
      <w:r w:rsidRPr="007A697A">
        <w:rPr>
          <w:rFonts w:eastAsia="Times New Roman" w:cs="Times New Roman"/>
          <w:b/>
          <w:bCs/>
          <w:color w:val="000000"/>
          <w:kern w:val="32"/>
          <w:sz w:val="24"/>
          <w:szCs w:val="24"/>
          <w:lang w:val="es-MX" w:eastAsia="es-ES"/>
        </w:rPr>
        <w:t>Información sobre el Oferente</w:t>
      </w:r>
      <w:bookmarkEnd w:id="0"/>
      <w:bookmarkEnd w:id="1"/>
    </w:p>
    <w:p w14:paraId="2B5D39F4" w14:textId="77777777" w:rsidR="007A697A" w:rsidRPr="007A697A" w:rsidRDefault="007A697A" w:rsidP="007A697A">
      <w:pPr>
        <w:tabs>
          <w:tab w:val="right" w:leader="dot" w:pos="8820"/>
        </w:tabs>
        <w:spacing w:after="0" w:line="240" w:lineRule="auto"/>
        <w:rPr>
          <w:rFonts w:eastAsia="Times New Roman" w:cs="Times New Roman"/>
          <w:i/>
          <w:iCs/>
          <w:sz w:val="24"/>
          <w:szCs w:val="24"/>
          <w:lang w:val="es-MX" w:eastAsia="es-ES"/>
        </w:rPr>
      </w:pPr>
      <w:r w:rsidRPr="007A697A">
        <w:rPr>
          <w:rFonts w:eastAsia="Times New Roman" w:cs="Times New Roman"/>
          <w:i/>
          <w:iCs/>
          <w:sz w:val="24"/>
          <w:szCs w:val="24"/>
          <w:lang w:val="es-MX" w:eastAsia="es-ES"/>
        </w:rPr>
        <w:t>[El Oferente deberá completar este formulario de acuerdo con las instrucciones siguientes.  No se aceptará ninguna alteración a este formulario ni se aceptarán substitutos.]</w:t>
      </w:r>
    </w:p>
    <w:p w14:paraId="32851763" w14:textId="77777777" w:rsidR="007A697A" w:rsidRPr="007A697A" w:rsidRDefault="007A697A" w:rsidP="007A697A">
      <w:pPr>
        <w:tabs>
          <w:tab w:val="right" w:leader="dot" w:pos="8820"/>
        </w:tabs>
        <w:spacing w:after="0" w:line="240" w:lineRule="auto"/>
        <w:jc w:val="right"/>
        <w:rPr>
          <w:rFonts w:eastAsia="Times New Roman" w:cs="Times New Roman"/>
          <w:sz w:val="24"/>
          <w:szCs w:val="24"/>
          <w:lang w:val="es-MX" w:eastAsia="es-ES"/>
        </w:rPr>
      </w:pPr>
    </w:p>
    <w:p w14:paraId="36DF1153" w14:textId="709095B4" w:rsidR="007A697A" w:rsidRPr="007A697A" w:rsidRDefault="007A697A" w:rsidP="007A697A">
      <w:pPr>
        <w:tabs>
          <w:tab w:val="right" w:leader="dot" w:pos="8820"/>
        </w:tabs>
        <w:spacing w:after="0" w:line="240" w:lineRule="auto"/>
        <w:jc w:val="right"/>
        <w:rPr>
          <w:rFonts w:eastAsia="Times New Roman" w:cs="Times New Roman"/>
          <w:sz w:val="24"/>
          <w:szCs w:val="24"/>
          <w:lang w:val="es-MX" w:eastAsia="es-ES"/>
        </w:rPr>
      </w:pPr>
      <w:bookmarkStart w:id="2" w:name="_GoBack"/>
      <w:bookmarkEnd w:id="2"/>
      <w:r w:rsidRPr="007A697A">
        <w:rPr>
          <w:rFonts w:eastAsia="Times New Roman" w:cs="Times New Roman"/>
          <w:sz w:val="24"/>
          <w:szCs w:val="24"/>
          <w:lang w:val="es-MX" w:eastAsia="es-ES"/>
        </w:rPr>
        <w:t xml:space="preserve">Fecha: </w:t>
      </w:r>
      <w:r w:rsidR="00417269" w:rsidRPr="006046CB">
        <w:rPr>
          <w:i/>
          <w:iCs/>
          <w:lang w:val="es-MX"/>
        </w:rPr>
        <w:t>[indicar la fecha (día, mes y año) de la presentación de la Oferta]</w:t>
      </w:r>
    </w:p>
    <w:p w14:paraId="26A86742" w14:textId="77777777" w:rsidR="007A697A" w:rsidRPr="007A697A" w:rsidRDefault="007A697A" w:rsidP="007A697A">
      <w:pPr>
        <w:widowControl w:val="0"/>
        <w:tabs>
          <w:tab w:val="right" w:leader="dot" w:pos="8820"/>
        </w:tabs>
        <w:adjustRightInd w:val="0"/>
        <w:spacing w:after="0" w:line="360" w:lineRule="atLeast"/>
        <w:jc w:val="right"/>
        <w:textAlignment w:val="baseline"/>
        <w:rPr>
          <w:rFonts w:eastAsia="Times New Roman" w:cs="Times New Roman"/>
          <w:sz w:val="24"/>
          <w:szCs w:val="24"/>
          <w:lang w:val="es-MX" w:eastAsia="en-US"/>
        </w:rPr>
      </w:pPr>
    </w:p>
    <w:p w14:paraId="258E1B1B" w14:textId="77777777" w:rsidR="007A697A" w:rsidRPr="007A697A" w:rsidRDefault="007A697A" w:rsidP="007A697A">
      <w:pPr>
        <w:tabs>
          <w:tab w:val="right" w:leader="dot" w:pos="8820"/>
        </w:tabs>
        <w:spacing w:after="0" w:line="240" w:lineRule="auto"/>
        <w:jc w:val="right"/>
        <w:rPr>
          <w:rFonts w:eastAsia="Times New Roman" w:cs="Times New Roman"/>
          <w:sz w:val="24"/>
          <w:szCs w:val="24"/>
          <w:lang w:val="es-MX" w:eastAsia="es-ES"/>
        </w:rPr>
      </w:pPr>
      <w:r w:rsidRPr="007A697A">
        <w:rPr>
          <w:rFonts w:eastAsia="Times New Roman" w:cs="Times New Roman"/>
          <w:sz w:val="24"/>
          <w:szCs w:val="24"/>
          <w:lang w:val="es-MX" w:eastAsia="es-ES"/>
        </w:rPr>
        <w:t>Página [_______] de [______] páginas</w:t>
      </w:r>
    </w:p>
    <w:p w14:paraId="57B2A343" w14:textId="77777777" w:rsidR="007A697A" w:rsidRPr="007A697A" w:rsidRDefault="007A697A" w:rsidP="007A697A">
      <w:pPr>
        <w:tabs>
          <w:tab w:val="right" w:leader="dot" w:pos="8820"/>
        </w:tabs>
        <w:spacing w:after="0" w:line="240" w:lineRule="auto"/>
        <w:rPr>
          <w:rFonts w:eastAsia="Times New Roman" w:cs="Times New Roman"/>
          <w:sz w:val="24"/>
          <w:szCs w:val="24"/>
          <w:lang w:val="es-MX" w:eastAsia="es-ES"/>
        </w:rPr>
      </w:pPr>
    </w:p>
    <w:tbl>
      <w:tblPr>
        <w:tblW w:w="92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70"/>
      </w:tblGrid>
      <w:tr w:rsidR="007A697A" w:rsidRPr="007A697A" w14:paraId="368CFA94" w14:textId="77777777" w:rsidTr="003B4D96">
        <w:trPr>
          <w:cantSplit/>
          <w:trHeight w:val="440"/>
        </w:trPr>
        <w:tc>
          <w:tcPr>
            <w:tcW w:w="9270" w:type="dxa"/>
          </w:tcPr>
          <w:p w14:paraId="7B2E33FA" w14:textId="7DD69A31" w:rsidR="007A697A" w:rsidRPr="007A697A" w:rsidRDefault="007A697A" w:rsidP="00F5208A">
            <w:pPr>
              <w:suppressAutoHyphens/>
              <w:spacing w:line="240" w:lineRule="auto"/>
              <w:ind w:left="360" w:hanging="360"/>
              <w:rPr>
                <w:rFonts w:eastAsia="Times New Roman" w:cs="Times New Roman"/>
                <w:sz w:val="24"/>
                <w:szCs w:val="24"/>
                <w:lang w:val="es-MX" w:eastAsia="es-ES"/>
              </w:rPr>
            </w:pP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>1.  Nombre o Razón Social del Oferente</w:t>
            </w:r>
            <w:r w:rsidR="00F5208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>:</w:t>
            </w:r>
            <w:r w:rsidRPr="007A697A">
              <w:rPr>
                <w:rFonts w:eastAsia="Times New Roman" w:cs="Times New Roman"/>
                <w:i/>
                <w:iCs/>
                <w:sz w:val="24"/>
                <w:szCs w:val="24"/>
                <w:lang w:val="es-MX" w:eastAsia="es-ES"/>
              </w:rPr>
              <w:t xml:space="preserve"> </w:t>
            </w:r>
            <w:r w:rsidR="00F5208A" w:rsidRPr="006046CB">
              <w:rPr>
                <w:i/>
                <w:iCs/>
                <w:lang w:val="es-MX"/>
              </w:rPr>
              <w:t>[indicar el nombre legal del Oferente]</w:t>
            </w:r>
          </w:p>
        </w:tc>
      </w:tr>
      <w:tr w:rsidR="007A697A" w:rsidRPr="007A697A" w14:paraId="15E8467D" w14:textId="77777777" w:rsidTr="003B4D96">
        <w:trPr>
          <w:cantSplit/>
          <w:trHeight w:val="440"/>
        </w:trPr>
        <w:tc>
          <w:tcPr>
            <w:tcW w:w="9270" w:type="dxa"/>
          </w:tcPr>
          <w:p w14:paraId="5975C3E0" w14:textId="77777777" w:rsidR="007A697A" w:rsidRPr="007A697A" w:rsidRDefault="007A697A" w:rsidP="007A697A">
            <w:pPr>
              <w:suppressAutoHyphens/>
              <w:spacing w:line="240" w:lineRule="auto"/>
              <w:ind w:left="360" w:hanging="360"/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</w:pP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 xml:space="preserve">2.  Si se trata de un Consorcio, nombre jurídico de cada miembro: </w:t>
            </w:r>
            <w:r w:rsidRPr="007A697A"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  <w:t>[indicar el nombre legal de cada miembro del Consorcio]</w:t>
            </w:r>
          </w:p>
        </w:tc>
      </w:tr>
      <w:tr w:rsidR="007A697A" w:rsidRPr="007A697A" w14:paraId="09C9B8D4" w14:textId="77777777" w:rsidTr="003B4D96">
        <w:trPr>
          <w:cantSplit/>
          <w:trHeight w:val="440"/>
        </w:trPr>
        <w:tc>
          <w:tcPr>
            <w:tcW w:w="9270" w:type="dxa"/>
          </w:tcPr>
          <w:p w14:paraId="0AE4E249" w14:textId="0C5A433A" w:rsidR="007A697A" w:rsidRPr="007A697A" w:rsidRDefault="007A697A" w:rsidP="007A697A">
            <w:pPr>
              <w:suppressAutoHyphens/>
              <w:spacing w:line="240" w:lineRule="auto"/>
              <w:ind w:left="360" w:hanging="360"/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</w:pP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>3.  País donde está constituido o incorporado el Oferente en la actualidad o País donde intenta constituirse o incorporarse</w:t>
            </w:r>
            <w:r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>:</w:t>
            </w: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 xml:space="preserve"> </w:t>
            </w:r>
            <w:r w:rsidR="00F5208A" w:rsidRPr="006046CB">
              <w:rPr>
                <w:i/>
                <w:iCs/>
                <w:spacing w:val="-2"/>
                <w:lang w:val="es-MX"/>
              </w:rPr>
              <w:t>[indicar el país de ciudadanía del Oferente en la actualidad]</w:t>
            </w:r>
          </w:p>
        </w:tc>
      </w:tr>
      <w:tr w:rsidR="007A697A" w:rsidRPr="007A697A" w14:paraId="79C672A1" w14:textId="77777777" w:rsidTr="003B4D96">
        <w:trPr>
          <w:cantSplit/>
          <w:trHeight w:val="440"/>
        </w:trPr>
        <w:tc>
          <w:tcPr>
            <w:tcW w:w="9270" w:type="dxa"/>
          </w:tcPr>
          <w:p w14:paraId="1AC45A3C" w14:textId="77777777" w:rsidR="007A697A" w:rsidRPr="007A697A" w:rsidRDefault="007A697A" w:rsidP="007A697A">
            <w:pPr>
              <w:suppressAutoHyphens/>
              <w:spacing w:line="240" w:lineRule="auto"/>
              <w:ind w:left="360" w:hanging="360"/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</w:pP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 xml:space="preserve">4.  Año de constitución o incorporación del Oferente: </w:t>
            </w:r>
            <w:r w:rsidRPr="007A697A"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  <w:t>[indicar el año de constitución o incorporación del Oferente]</w:t>
            </w:r>
          </w:p>
        </w:tc>
      </w:tr>
      <w:tr w:rsidR="007A697A" w:rsidRPr="007A697A" w14:paraId="277FF87F" w14:textId="77777777" w:rsidTr="003B4D96">
        <w:trPr>
          <w:cantSplit/>
          <w:trHeight w:val="440"/>
        </w:trPr>
        <w:tc>
          <w:tcPr>
            <w:tcW w:w="9270" w:type="dxa"/>
          </w:tcPr>
          <w:p w14:paraId="4D288B97" w14:textId="080BC516" w:rsidR="007A697A" w:rsidRPr="007A697A" w:rsidRDefault="007A697A" w:rsidP="007A697A">
            <w:pPr>
              <w:suppressAutoHyphens/>
              <w:spacing w:line="240" w:lineRule="auto"/>
              <w:ind w:left="360" w:hanging="360"/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</w:pP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 xml:space="preserve">5.  Dirección jurídica del Oferente en el país donde está constituido o incorporado: </w:t>
            </w:r>
            <w:r w:rsidR="00F5208A" w:rsidRPr="00433F1B">
              <w:rPr>
                <w:i/>
                <w:spacing w:val="-2"/>
                <w:lang w:val="es-MX"/>
              </w:rPr>
              <w:t>[</w:t>
            </w:r>
            <w:r w:rsidR="00F5208A" w:rsidRPr="006046CB">
              <w:rPr>
                <w:i/>
                <w:iCs/>
                <w:spacing w:val="-2"/>
                <w:lang w:val="es-MX"/>
              </w:rPr>
              <w:t>indicar la Dirección jurídica del Oferente en el país donde está constituido o incorporado]</w:t>
            </w:r>
          </w:p>
        </w:tc>
      </w:tr>
      <w:tr w:rsidR="007A697A" w:rsidRPr="007A697A" w14:paraId="65AD585C" w14:textId="77777777" w:rsidTr="003B4D96">
        <w:trPr>
          <w:cantSplit/>
          <w:trHeight w:val="440"/>
        </w:trPr>
        <w:tc>
          <w:tcPr>
            <w:tcW w:w="9270" w:type="dxa"/>
          </w:tcPr>
          <w:p w14:paraId="736CF567" w14:textId="77777777" w:rsidR="007A697A" w:rsidRPr="007A697A" w:rsidRDefault="007A697A" w:rsidP="007A697A">
            <w:pPr>
              <w:suppressAutoHyphens/>
              <w:spacing w:line="240" w:lineRule="auto"/>
              <w:ind w:left="360" w:hanging="360"/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</w:pP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 xml:space="preserve">6.  </w:t>
            </w: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ab/>
              <w:t>Información del Representante autorizado del Oferente:</w:t>
            </w:r>
          </w:p>
          <w:p w14:paraId="360F6562" w14:textId="5667230D" w:rsidR="007A697A" w:rsidRPr="007A697A" w:rsidRDefault="007A697A" w:rsidP="007A697A">
            <w:pPr>
              <w:suppressAutoHyphens/>
              <w:spacing w:line="240" w:lineRule="auto"/>
              <w:ind w:left="360" w:hanging="360"/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</w:pP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ab/>
              <w:t xml:space="preserve">Nombre: </w:t>
            </w:r>
            <w:r w:rsidR="00F5208A" w:rsidRPr="006046CB">
              <w:rPr>
                <w:i/>
                <w:iCs/>
                <w:spacing w:val="-2"/>
                <w:lang w:val="es-MX"/>
              </w:rPr>
              <w:t>[indicar el nombre del representante autorizado]</w:t>
            </w:r>
          </w:p>
          <w:p w14:paraId="07B128E9" w14:textId="18E9AC2E" w:rsidR="007A697A" w:rsidRPr="007A697A" w:rsidRDefault="007A697A" w:rsidP="007A697A">
            <w:pPr>
              <w:suppressAutoHyphens/>
              <w:spacing w:line="240" w:lineRule="auto"/>
              <w:ind w:left="360" w:hanging="360"/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</w:pP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ab/>
              <w:t>Dirección:</w:t>
            </w:r>
            <w:r w:rsidRPr="007A697A"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  <w:t xml:space="preserve"> </w:t>
            </w:r>
            <w:r w:rsidR="00F5208A" w:rsidRPr="006046CB">
              <w:rPr>
                <w:i/>
                <w:iCs/>
                <w:spacing w:val="-2"/>
                <w:lang w:val="es-MX"/>
              </w:rPr>
              <w:t>[indicar la dirección del representante autorizado]</w:t>
            </w:r>
          </w:p>
          <w:p w14:paraId="327B30FC" w14:textId="19C44DF6" w:rsidR="007A697A" w:rsidRPr="007A697A" w:rsidRDefault="007A697A" w:rsidP="007A697A">
            <w:pPr>
              <w:suppressAutoHyphens/>
              <w:spacing w:line="240" w:lineRule="auto"/>
              <w:ind w:left="360" w:hanging="18"/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</w:pP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>Números de teléfono y facsímile</w:t>
            </w:r>
            <w:r w:rsidRPr="007A697A"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  <w:t xml:space="preserve">: </w:t>
            </w:r>
            <w:r w:rsidR="00F5208A" w:rsidRPr="006046CB">
              <w:rPr>
                <w:i/>
                <w:iCs/>
                <w:spacing w:val="-2"/>
                <w:lang w:val="es-MX"/>
              </w:rPr>
              <w:t>[indicar los números de teléfono y facsímile del representante autorizado]</w:t>
            </w:r>
          </w:p>
          <w:p w14:paraId="3B13122F" w14:textId="36133D92" w:rsidR="007A697A" w:rsidRPr="007A697A" w:rsidRDefault="007A697A" w:rsidP="007A697A">
            <w:pPr>
              <w:suppressAutoHyphens/>
              <w:spacing w:line="240" w:lineRule="auto"/>
              <w:ind w:left="360" w:hanging="18"/>
              <w:rPr>
                <w:rFonts w:eastAsia="Times New Roman" w:cs="Times New Roman"/>
                <w:i/>
                <w:iCs/>
                <w:spacing w:val="-2"/>
                <w:sz w:val="24"/>
                <w:szCs w:val="24"/>
                <w:lang w:val="es-MX" w:eastAsia="es-ES"/>
              </w:rPr>
            </w:pPr>
            <w:r w:rsidRPr="007A697A">
              <w:rPr>
                <w:rFonts w:eastAsia="Times New Roman" w:cs="Times New Roman"/>
                <w:spacing w:val="-2"/>
                <w:sz w:val="24"/>
                <w:szCs w:val="24"/>
                <w:lang w:val="es-MX" w:eastAsia="es-ES"/>
              </w:rPr>
              <w:t xml:space="preserve">Dirección de correo electrónico: </w:t>
            </w:r>
            <w:r w:rsidR="00417269" w:rsidRPr="006046CB">
              <w:rPr>
                <w:i/>
                <w:iCs/>
                <w:spacing w:val="-2"/>
                <w:lang w:val="es-MX"/>
              </w:rPr>
              <w:t>[indicar la dirección de correo electrónico del representante autorizado]</w:t>
            </w:r>
          </w:p>
        </w:tc>
      </w:tr>
    </w:tbl>
    <w:p w14:paraId="24856766" w14:textId="75818C6B" w:rsidR="007066B3" w:rsidRPr="00BD09F6" w:rsidRDefault="007066B3" w:rsidP="00BD09F6"/>
    <w:sectPr w:rsidR="007066B3" w:rsidRPr="00BD09F6" w:rsidSect="00875734">
      <w:headerReference w:type="default" r:id="rId9"/>
      <w:footerReference w:type="default" r:id="rId10"/>
      <w:pgSz w:w="12240" w:h="20160" w:code="5"/>
      <w:pgMar w:top="2268" w:right="851" w:bottom="1843" w:left="1701" w:header="0" w:footer="11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8B6B29" w14:textId="77777777" w:rsidR="001F6EB4" w:rsidRDefault="001F6EB4" w:rsidP="003D0DDB">
      <w:pPr>
        <w:spacing w:after="0" w:line="240" w:lineRule="auto"/>
      </w:pPr>
      <w:r>
        <w:separator/>
      </w:r>
    </w:p>
  </w:endnote>
  <w:endnote w:type="continuationSeparator" w:id="0">
    <w:p w14:paraId="5B3946F8" w14:textId="77777777" w:rsidR="001F6EB4" w:rsidRDefault="001F6EB4" w:rsidP="003D0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6E8480" w14:textId="02AA4522" w:rsidR="003D0DDB" w:rsidRPr="00D054DD" w:rsidRDefault="0043535F" w:rsidP="006D1435">
    <w:pPr>
      <w:pStyle w:val="Piedepgina"/>
    </w:pPr>
    <w:r>
      <w:rPr>
        <w:noProof/>
        <w:lang w:val="es-PY" w:eastAsia="es-PY"/>
      </w:rPr>
      <w:drawing>
        <wp:anchor distT="0" distB="0" distL="114300" distR="114300" simplePos="0" relativeHeight="251662336" behindDoc="1" locked="0" layoutInCell="1" allowOverlap="1" wp14:anchorId="592AE91D" wp14:editId="731F831C">
          <wp:simplePos x="0" y="0"/>
          <wp:positionH relativeFrom="column">
            <wp:posOffset>-3810</wp:posOffset>
          </wp:positionH>
          <wp:positionV relativeFrom="paragraph">
            <wp:posOffset>-234315</wp:posOffset>
          </wp:positionV>
          <wp:extent cx="5940425" cy="956310"/>
          <wp:effectExtent l="0" t="0" r="3175" b="0"/>
          <wp:wrapNone/>
          <wp:docPr id="160744743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7447432" name="Imagen 160744743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425" cy="956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CD7B6C" w14:textId="77777777" w:rsidR="001F6EB4" w:rsidRDefault="001F6EB4" w:rsidP="003D0DDB">
      <w:pPr>
        <w:spacing w:after="0" w:line="240" w:lineRule="auto"/>
      </w:pPr>
      <w:r>
        <w:separator/>
      </w:r>
    </w:p>
  </w:footnote>
  <w:footnote w:type="continuationSeparator" w:id="0">
    <w:p w14:paraId="440B0317" w14:textId="77777777" w:rsidR="001F6EB4" w:rsidRDefault="001F6EB4" w:rsidP="003D0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AA716C" w14:textId="4FF9F680" w:rsidR="004D1473" w:rsidRDefault="004D1473">
    <w:pPr>
      <w:pStyle w:val="Encabezado"/>
    </w:pPr>
  </w:p>
  <w:p w14:paraId="5ACE08CF" w14:textId="2C3BF7B7" w:rsidR="004D1473" w:rsidRDefault="004D1473">
    <w:pPr>
      <w:pStyle w:val="Encabezado"/>
    </w:pPr>
  </w:p>
  <w:p w14:paraId="6B580E14" w14:textId="139AE680" w:rsidR="004D1473" w:rsidRDefault="00E070F6" w:rsidP="00E070F6">
    <w:pPr>
      <w:pStyle w:val="Encabezado"/>
    </w:pPr>
    <w:r>
      <w:rPr>
        <w:noProof/>
        <w:lang w:val="es-PY" w:eastAsia="es-PY"/>
      </w:rPr>
      <w:drawing>
        <wp:anchor distT="0" distB="0" distL="114300" distR="114300" simplePos="0" relativeHeight="251661312" behindDoc="1" locked="0" layoutInCell="1" allowOverlap="1" wp14:anchorId="6744282E" wp14:editId="68992B10">
          <wp:simplePos x="0" y="0"/>
          <wp:positionH relativeFrom="margin">
            <wp:posOffset>3100117</wp:posOffset>
          </wp:positionH>
          <wp:positionV relativeFrom="paragraph">
            <wp:posOffset>116205</wp:posOffset>
          </wp:positionV>
          <wp:extent cx="3015568" cy="619014"/>
          <wp:effectExtent l="0" t="0" r="0" b="0"/>
          <wp:wrapNone/>
          <wp:docPr id="204388666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1888199" name="Imagen 5018881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28567" cy="6216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3030E">
      <w:rPr>
        <w:noProof/>
        <w:lang w:val="es-PY" w:eastAsia="es-PY"/>
      </w:rPr>
      <w:drawing>
        <wp:anchor distT="0" distB="0" distL="114300" distR="114300" simplePos="0" relativeHeight="251660288" behindDoc="1" locked="0" layoutInCell="1" allowOverlap="1" wp14:anchorId="5D134891" wp14:editId="00C35BA5">
          <wp:simplePos x="0" y="0"/>
          <wp:positionH relativeFrom="margin">
            <wp:align>left</wp:align>
          </wp:positionH>
          <wp:positionV relativeFrom="paragraph">
            <wp:posOffset>1905</wp:posOffset>
          </wp:positionV>
          <wp:extent cx="3161030" cy="829945"/>
          <wp:effectExtent l="0" t="0" r="1270" b="8255"/>
          <wp:wrapNone/>
          <wp:docPr id="705271875" name="Imagen 7052718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0836001" name="Imagen 214083600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1030" cy="829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2110E6" w14:textId="27427CEA" w:rsidR="004D1473" w:rsidRDefault="004D147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71A4F"/>
    <w:multiLevelType w:val="hybridMultilevel"/>
    <w:tmpl w:val="234C8AD6"/>
    <w:lvl w:ilvl="0" w:tplc="A9AA8B0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8628E6"/>
    <w:multiLevelType w:val="multilevel"/>
    <w:tmpl w:val="7E18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BC0238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41112"/>
    <w:multiLevelType w:val="hybridMultilevel"/>
    <w:tmpl w:val="C09CC88E"/>
    <w:lvl w:ilvl="0" w:tplc="05B0A880">
      <w:numFmt w:val="bullet"/>
      <w:lvlText w:val="-"/>
      <w:lvlJc w:val="left"/>
      <w:pPr>
        <w:ind w:left="720" w:hanging="360"/>
      </w:pPr>
      <w:rPr>
        <w:rFonts w:ascii="Corbel" w:eastAsiaTheme="minorEastAsia" w:hAnsi="Corbe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C4753"/>
    <w:multiLevelType w:val="multilevel"/>
    <w:tmpl w:val="0774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265748"/>
    <w:multiLevelType w:val="hybridMultilevel"/>
    <w:tmpl w:val="6FC8CBB2"/>
    <w:lvl w:ilvl="0" w:tplc="3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F1A3E"/>
    <w:multiLevelType w:val="hybridMultilevel"/>
    <w:tmpl w:val="4D867F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4D6A58"/>
    <w:multiLevelType w:val="hybridMultilevel"/>
    <w:tmpl w:val="EBC8DC3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427706"/>
    <w:multiLevelType w:val="multilevel"/>
    <w:tmpl w:val="01321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565243"/>
    <w:multiLevelType w:val="multilevel"/>
    <w:tmpl w:val="153E6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572AB9"/>
    <w:multiLevelType w:val="hybridMultilevel"/>
    <w:tmpl w:val="91BC6D12"/>
    <w:lvl w:ilvl="0" w:tplc="3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BF335D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CC481F"/>
    <w:multiLevelType w:val="hybridMultilevel"/>
    <w:tmpl w:val="BD0CF2B6"/>
    <w:lvl w:ilvl="0" w:tplc="E17CD71A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540F75"/>
    <w:multiLevelType w:val="hybridMultilevel"/>
    <w:tmpl w:val="51C08C3A"/>
    <w:lvl w:ilvl="0" w:tplc="1E7854A4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2A94654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4A093F"/>
    <w:multiLevelType w:val="hybridMultilevel"/>
    <w:tmpl w:val="259AC9DE"/>
    <w:lvl w:ilvl="0" w:tplc="7F4AB4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788" w:hanging="360"/>
      </w:pPr>
    </w:lvl>
    <w:lvl w:ilvl="2" w:tplc="3C0A001B" w:tentative="1">
      <w:start w:val="1"/>
      <w:numFmt w:val="lowerRoman"/>
      <w:lvlText w:val="%3."/>
      <w:lvlJc w:val="right"/>
      <w:pPr>
        <w:ind w:left="2508" w:hanging="180"/>
      </w:pPr>
    </w:lvl>
    <w:lvl w:ilvl="3" w:tplc="3C0A000F" w:tentative="1">
      <w:start w:val="1"/>
      <w:numFmt w:val="decimal"/>
      <w:lvlText w:val="%4."/>
      <w:lvlJc w:val="left"/>
      <w:pPr>
        <w:ind w:left="3228" w:hanging="360"/>
      </w:pPr>
    </w:lvl>
    <w:lvl w:ilvl="4" w:tplc="3C0A0019" w:tentative="1">
      <w:start w:val="1"/>
      <w:numFmt w:val="lowerLetter"/>
      <w:lvlText w:val="%5."/>
      <w:lvlJc w:val="left"/>
      <w:pPr>
        <w:ind w:left="3948" w:hanging="360"/>
      </w:pPr>
    </w:lvl>
    <w:lvl w:ilvl="5" w:tplc="3C0A001B" w:tentative="1">
      <w:start w:val="1"/>
      <w:numFmt w:val="lowerRoman"/>
      <w:lvlText w:val="%6."/>
      <w:lvlJc w:val="right"/>
      <w:pPr>
        <w:ind w:left="4668" w:hanging="180"/>
      </w:pPr>
    </w:lvl>
    <w:lvl w:ilvl="6" w:tplc="3C0A000F" w:tentative="1">
      <w:start w:val="1"/>
      <w:numFmt w:val="decimal"/>
      <w:lvlText w:val="%7."/>
      <w:lvlJc w:val="left"/>
      <w:pPr>
        <w:ind w:left="5388" w:hanging="360"/>
      </w:pPr>
    </w:lvl>
    <w:lvl w:ilvl="7" w:tplc="3C0A0019" w:tentative="1">
      <w:start w:val="1"/>
      <w:numFmt w:val="lowerLetter"/>
      <w:lvlText w:val="%8."/>
      <w:lvlJc w:val="left"/>
      <w:pPr>
        <w:ind w:left="6108" w:hanging="360"/>
      </w:pPr>
    </w:lvl>
    <w:lvl w:ilvl="8" w:tplc="3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77A65B2"/>
    <w:multiLevelType w:val="hybridMultilevel"/>
    <w:tmpl w:val="A9D49E24"/>
    <w:lvl w:ilvl="0" w:tplc="69069026">
      <w:numFmt w:val="bullet"/>
      <w:lvlText w:val="-"/>
      <w:lvlJc w:val="left"/>
      <w:pPr>
        <w:ind w:left="720" w:hanging="360"/>
      </w:pPr>
      <w:rPr>
        <w:rFonts w:ascii="Corbel" w:eastAsiaTheme="minorEastAsia" w:hAnsi="Corbe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B5494D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14"/>
  </w:num>
  <w:num w:numId="4">
    <w:abstractNumId w:val="2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9"/>
  </w:num>
  <w:num w:numId="9">
    <w:abstractNumId w:val="5"/>
  </w:num>
  <w:num w:numId="10">
    <w:abstractNumId w:val="16"/>
  </w:num>
  <w:num w:numId="11">
    <w:abstractNumId w:val="3"/>
  </w:num>
  <w:num w:numId="12">
    <w:abstractNumId w:val="0"/>
  </w:num>
  <w:num w:numId="13">
    <w:abstractNumId w:val="12"/>
  </w:num>
  <w:num w:numId="14">
    <w:abstractNumId w:val="8"/>
  </w:num>
  <w:num w:numId="15">
    <w:abstractNumId w:val="15"/>
  </w:num>
  <w:num w:numId="16">
    <w:abstractNumId w:val="7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F10"/>
    <w:rsid w:val="000001FE"/>
    <w:rsid w:val="00000C46"/>
    <w:rsid w:val="00002F63"/>
    <w:rsid w:val="00010E7F"/>
    <w:rsid w:val="00012C8F"/>
    <w:rsid w:val="000162B5"/>
    <w:rsid w:val="00022B2A"/>
    <w:rsid w:val="00025202"/>
    <w:rsid w:val="000339E1"/>
    <w:rsid w:val="00036BDD"/>
    <w:rsid w:val="00040A97"/>
    <w:rsid w:val="00041A54"/>
    <w:rsid w:val="00047AD8"/>
    <w:rsid w:val="000503E1"/>
    <w:rsid w:val="000510C7"/>
    <w:rsid w:val="00054BC2"/>
    <w:rsid w:val="00055CBC"/>
    <w:rsid w:val="0006075E"/>
    <w:rsid w:val="00061039"/>
    <w:rsid w:val="00061A93"/>
    <w:rsid w:val="0006328B"/>
    <w:rsid w:val="000867E3"/>
    <w:rsid w:val="00090921"/>
    <w:rsid w:val="0009305D"/>
    <w:rsid w:val="00095CF6"/>
    <w:rsid w:val="000A06E5"/>
    <w:rsid w:val="000A2E90"/>
    <w:rsid w:val="000A2FEA"/>
    <w:rsid w:val="000A521E"/>
    <w:rsid w:val="000B443E"/>
    <w:rsid w:val="000B4ECE"/>
    <w:rsid w:val="000C7CC1"/>
    <w:rsid w:val="000D62D4"/>
    <w:rsid w:val="000E71D8"/>
    <w:rsid w:val="000F655B"/>
    <w:rsid w:val="000F7FC2"/>
    <w:rsid w:val="00100924"/>
    <w:rsid w:val="00100A72"/>
    <w:rsid w:val="00107553"/>
    <w:rsid w:val="00110EAD"/>
    <w:rsid w:val="00124070"/>
    <w:rsid w:val="00126BCE"/>
    <w:rsid w:val="001276D9"/>
    <w:rsid w:val="00136388"/>
    <w:rsid w:val="001368D4"/>
    <w:rsid w:val="00140EBD"/>
    <w:rsid w:val="0014542B"/>
    <w:rsid w:val="00154379"/>
    <w:rsid w:val="00160445"/>
    <w:rsid w:val="00161E84"/>
    <w:rsid w:val="00162CC2"/>
    <w:rsid w:val="00164D69"/>
    <w:rsid w:val="00165840"/>
    <w:rsid w:val="00167415"/>
    <w:rsid w:val="00176915"/>
    <w:rsid w:val="00177A93"/>
    <w:rsid w:val="00181B11"/>
    <w:rsid w:val="00182040"/>
    <w:rsid w:val="00186D9D"/>
    <w:rsid w:val="0019067A"/>
    <w:rsid w:val="00196F57"/>
    <w:rsid w:val="001A154A"/>
    <w:rsid w:val="001A38F0"/>
    <w:rsid w:val="001A74A1"/>
    <w:rsid w:val="001B2274"/>
    <w:rsid w:val="001C42A4"/>
    <w:rsid w:val="001C5B77"/>
    <w:rsid w:val="001C6E4B"/>
    <w:rsid w:val="001C7360"/>
    <w:rsid w:val="001D40D1"/>
    <w:rsid w:val="001D7ED6"/>
    <w:rsid w:val="001F5618"/>
    <w:rsid w:val="001F6AB8"/>
    <w:rsid w:val="001F6EB4"/>
    <w:rsid w:val="001F7BF9"/>
    <w:rsid w:val="002028C9"/>
    <w:rsid w:val="0020354D"/>
    <w:rsid w:val="00206B64"/>
    <w:rsid w:val="00212BFF"/>
    <w:rsid w:val="00227917"/>
    <w:rsid w:val="00243B12"/>
    <w:rsid w:val="0025412C"/>
    <w:rsid w:val="00263211"/>
    <w:rsid w:val="00263A21"/>
    <w:rsid w:val="00264772"/>
    <w:rsid w:val="00270384"/>
    <w:rsid w:val="0028415B"/>
    <w:rsid w:val="002875FF"/>
    <w:rsid w:val="002957F0"/>
    <w:rsid w:val="00297626"/>
    <w:rsid w:val="002C154F"/>
    <w:rsid w:val="002C39B9"/>
    <w:rsid w:val="002D224B"/>
    <w:rsid w:val="002D2F1E"/>
    <w:rsid w:val="002E1588"/>
    <w:rsid w:val="002F16A5"/>
    <w:rsid w:val="002F6682"/>
    <w:rsid w:val="0030438E"/>
    <w:rsid w:val="003049A0"/>
    <w:rsid w:val="00313742"/>
    <w:rsid w:val="003144C0"/>
    <w:rsid w:val="003163DC"/>
    <w:rsid w:val="003206F0"/>
    <w:rsid w:val="00330CE7"/>
    <w:rsid w:val="0033141A"/>
    <w:rsid w:val="00331EC1"/>
    <w:rsid w:val="003338F0"/>
    <w:rsid w:val="003340D3"/>
    <w:rsid w:val="00334E06"/>
    <w:rsid w:val="00336B3B"/>
    <w:rsid w:val="003378FA"/>
    <w:rsid w:val="003402B7"/>
    <w:rsid w:val="0035449A"/>
    <w:rsid w:val="00362115"/>
    <w:rsid w:val="00370479"/>
    <w:rsid w:val="003746E3"/>
    <w:rsid w:val="003772C4"/>
    <w:rsid w:val="0038052F"/>
    <w:rsid w:val="003832EF"/>
    <w:rsid w:val="00391CD6"/>
    <w:rsid w:val="003B1521"/>
    <w:rsid w:val="003D0DDB"/>
    <w:rsid w:val="003D2BCC"/>
    <w:rsid w:val="003E77CE"/>
    <w:rsid w:val="003F2E43"/>
    <w:rsid w:val="003F33CC"/>
    <w:rsid w:val="003F5BE2"/>
    <w:rsid w:val="003F7014"/>
    <w:rsid w:val="004124C7"/>
    <w:rsid w:val="00413F7E"/>
    <w:rsid w:val="0041679C"/>
    <w:rsid w:val="004168F2"/>
    <w:rsid w:val="00417269"/>
    <w:rsid w:val="00426DE4"/>
    <w:rsid w:val="00430479"/>
    <w:rsid w:val="00433150"/>
    <w:rsid w:val="0043483E"/>
    <w:rsid w:val="004351FA"/>
    <w:rsid w:val="0043535F"/>
    <w:rsid w:val="004412C4"/>
    <w:rsid w:val="00453D3D"/>
    <w:rsid w:val="00460129"/>
    <w:rsid w:val="00460DCF"/>
    <w:rsid w:val="00464E11"/>
    <w:rsid w:val="00466979"/>
    <w:rsid w:val="00471DD5"/>
    <w:rsid w:val="00474B7D"/>
    <w:rsid w:val="004805EC"/>
    <w:rsid w:val="00482A00"/>
    <w:rsid w:val="00482EDC"/>
    <w:rsid w:val="004843C4"/>
    <w:rsid w:val="00485A16"/>
    <w:rsid w:val="00490E00"/>
    <w:rsid w:val="00491F13"/>
    <w:rsid w:val="004A4164"/>
    <w:rsid w:val="004A542E"/>
    <w:rsid w:val="004B067B"/>
    <w:rsid w:val="004B6A42"/>
    <w:rsid w:val="004C1A55"/>
    <w:rsid w:val="004C31DA"/>
    <w:rsid w:val="004C46E2"/>
    <w:rsid w:val="004C4DC9"/>
    <w:rsid w:val="004D1473"/>
    <w:rsid w:val="004D2E02"/>
    <w:rsid w:val="004D36F1"/>
    <w:rsid w:val="004D47A7"/>
    <w:rsid w:val="004D568D"/>
    <w:rsid w:val="004E2CBE"/>
    <w:rsid w:val="004E4F6D"/>
    <w:rsid w:val="004E6580"/>
    <w:rsid w:val="004E6B62"/>
    <w:rsid w:val="004F191F"/>
    <w:rsid w:val="004F5BD4"/>
    <w:rsid w:val="00500A82"/>
    <w:rsid w:val="0050124F"/>
    <w:rsid w:val="0050758F"/>
    <w:rsid w:val="00510712"/>
    <w:rsid w:val="00510E47"/>
    <w:rsid w:val="0051667F"/>
    <w:rsid w:val="0051764B"/>
    <w:rsid w:val="00523F17"/>
    <w:rsid w:val="00524D63"/>
    <w:rsid w:val="0053234F"/>
    <w:rsid w:val="00533242"/>
    <w:rsid w:val="00535082"/>
    <w:rsid w:val="00535757"/>
    <w:rsid w:val="005375FD"/>
    <w:rsid w:val="005544C0"/>
    <w:rsid w:val="005569C6"/>
    <w:rsid w:val="0055731A"/>
    <w:rsid w:val="00560ACA"/>
    <w:rsid w:val="005636F3"/>
    <w:rsid w:val="00563E90"/>
    <w:rsid w:val="005732F3"/>
    <w:rsid w:val="00576DFD"/>
    <w:rsid w:val="00577079"/>
    <w:rsid w:val="00581396"/>
    <w:rsid w:val="00586692"/>
    <w:rsid w:val="005948CC"/>
    <w:rsid w:val="00595E1D"/>
    <w:rsid w:val="005A05BF"/>
    <w:rsid w:val="005A6AE7"/>
    <w:rsid w:val="005A6DB9"/>
    <w:rsid w:val="005B10DE"/>
    <w:rsid w:val="005B37A5"/>
    <w:rsid w:val="005C1387"/>
    <w:rsid w:val="005C230A"/>
    <w:rsid w:val="005D0725"/>
    <w:rsid w:val="005D493E"/>
    <w:rsid w:val="005D58EE"/>
    <w:rsid w:val="005D5DBF"/>
    <w:rsid w:val="005D765D"/>
    <w:rsid w:val="005E79DC"/>
    <w:rsid w:val="00623336"/>
    <w:rsid w:val="006239A3"/>
    <w:rsid w:val="006242F4"/>
    <w:rsid w:val="00630902"/>
    <w:rsid w:val="0063145B"/>
    <w:rsid w:val="006348DD"/>
    <w:rsid w:val="006439C1"/>
    <w:rsid w:val="006506FB"/>
    <w:rsid w:val="0065098B"/>
    <w:rsid w:val="00653EE7"/>
    <w:rsid w:val="00657D8E"/>
    <w:rsid w:val="006662B8"/>
    <w:rsid w:val="0067449A"/>
    <w:rsid w:val="00675092"/>
    <w:rsid w:val="00675137"/>
    <w:rsid w:val="0068425B"/>
    <w:rsid w:val="00693571"/>
    <w:rsid w:val="00696967"/>
    <w:rsid w:val="00696BF1"/>
    <w:rsid w:val="00696C06"/>
    <w:rsid w:val="006A1BE6"/>
    <w:rsid w:val="006A20DA"/>
    <w:rsid w:val="006A56B9"/>
    <w:rsid w:val="006A79B7"/>
    <w:rsid w:val="006A7C5C"/>
    <w:rsid w:val="006B045F"/>
    <w:rsid w:val="006B1AAF"/>
    <w:rsid w:val="006C2EB2"/>
    <w:rsid w:val="006C3DE7"/>
    <w:rsid w:val="006C4D56"/>
    <w:rsid w:val="006C6AE3"/>
    <w:rsid w:val="006C6D2A"/>
    <w:rsid w:val="006D10CE"/>
    <w:rsid w:val="006D1435"/>
    <w:rsid w:val="006E1DC6"/>
    <w:rsid w:val="006E62E8"/>
    <w:rsid w:val="006F6B63"/>
    <w:rsid w:val="006F6F10"/>
    <w:rsid w:val="007066B3"/>
    <w:rsid w:val="007108AF"/>
    <w:rsid w:val="0071094E"/>
    <w:rsid w:val="00713872"/>
    <w:rsid w:val="00714451"/>
    <w:rsid w:val="007208F5"/>
    <w:rsid w:val="007222EB"/>
    <w:rsid w:val="00722F0B"/>
    <w:rsid w:val="007322B0"/>
    <w:rsid w:val="00735B74"/>
    <w:rsid w:val="007465E3"/>
    <w:rsid w:val="00754F80"/>
    <w:rsid w:val="0076321B"/>
    <w:rsid w:val="007669C0"/>
    <w:rsid w:val="00771168"/>
    <w:rsid w:val="007745BC"/>
    <w:rsid w:val="0078268B"/>
    <w:rsid w:val="007835E4"/>
    <w:rsid w:val="0079183D"/>
    <w:rsid w:val="007957AD"/>
    <w:rsid w:val="007A176D"/>
    <w:rsid w:val="007A3399"/>
    <w:rsid w:val="007A352B"/>
    <w:rsid w:val="007A697A"/>
    <w:rsid w:val="007A6E6B"/>
    <w:rsid w:val="007C08A2"/>
    <w:rsid w:val="007C3ADF"/>
    <w:rsid w:val="007C44C5"/>
    <w:rsid w:val="007E35B2"/>
    <w:rsid w:val="007E37AC"/>
    <w:rsid w:val="007F6B35"/>
    <w:rsid w:val="007F765E"/>
    <w:rsid w:val="00800EB0"/>
    <w:rsid w:val="00802115"/>
    <w:rsid w:val="008057A3"/>
    <w:rsid w:val="00816908"/>
    <w:rsid w:val="00817AF7"/>
    <w:rsid w:val="00820D3E"/>
    <w:rsid w:val="008228D5"/>
    <w:rsid w:val="00835F6F"/>
    <w:rsid w:val="00844B55"/>
    <w:rsid w:val="00852E67"/>
    <w:rsid w:val="00863ECD"/>
    <w:rsid w:val="00865699"/>
    <w:rsid w:val="0087174C"/>
    <w:rsid w:val="00872086"/>
    <w:rsid w:val="00875734"/>
    <w:rsid w:val="008823D2"/>
    <w:rsid w:val="00883B2D"/>
    <w:rsid w:val="00890A2B"/>
    <w:rsid w:val="008A607E"/>
    <w:rsid w:val="008B6E1D"/>
    <w:rsid w:val="008B6F58"/>
    <w:rsid w:val="008C1909"/>
    <w:rsid w:val="008D3BAB"/>
    <w:rsid w:val="008D4F41"/>
    <w:rsid w:val="008D783D"/>
    <w:rsid w:val="008E0B5A"/>
    <w:rsid w:val="008F3354"/>
    <w:rsid w:val="008F5686"/>
    <w:rsid w:val="008F7FEC"/>
    <w:rsid w:val="00900E6A"/>
    <w:rsid w:val="0090398E"/>
    <w:rsid w:val="009043A2"/>
    <w:rsid w:val="00904F1E"/>
    <w:rsid w:val="00910186"/>
    <w:rsid w:val="00910C12"/>
    <w:rsid w:val="00922B64"/>
    <w:rsid w:val="00942D3A"/>
    <w:rsid w:val="00953CF4"/>
    <w:rsid w:val="00955FDC"/>
    <w:rsid w:val="009600A9"/>
    <w:rsid w:val="009663B9"/>
    <w:rsid w:val="00970D2D"/>
    <w:rsid w:val="0098066B"/>
    <w:rsid w:val="009B06F7"/>
    <w:rsid w:val="009B5CB6"/>
    <w:rsid w:val="009C1FC0"/>
    <w:rsid w:val="009C5E73"/>
    <w:rsid w:val="009D3382"/>
    <w:rsid w:val="009D4DA9"/>
    <w:rsid w:val="009E3DD4"/>
    <w:rsid w:val="009E5540"/>
    <w:rsid w:val="009F5611"/>
    <w:rsid w:val="00A27A63"/>
    <w:rsid w:val="00A31F10"/>
    <w:rsid w:val="00A32011"/>
    <w:rsid w:val="00A33719"/>
    <w:rsid w:val="00A37DB2"/>
    <w:rsid w:val="00A42177"/>
    <w:rsid w:val="00A52C2D"/>
    <w:rsid w:val="00A62644"/>
    <w:rsid w:val="00A62C75"/>
    <w:rsid w:val="00A7086A"/>
    <w:rsid w:val="00A7163C"/>
    <w:rsid w:val="00A8253A"/>
    <w:rsid w:val="00AB40EA"/>
    <w:rsid w:val="00AB79CB"/>
    <w:rsid w:val="00AC5BDB"/>
    <w:rsid w:val="00AD0CF8"/>
    <w:rsid w:val="00AE1CF7"/>
    <w:rsid w:val="00AE312F"/>
    <w:rsid w:val="00AE56C5"/>
    <w:rsid w:val="00AE6614"/>
    <w:rsid w:val="00AE7BD3"/>
    <w:rsid w:val="00AF2A25"/>
    <w:rsid w:val="00B03B00"/>
    <w:rsid w:val="00B04685"/>
    <w:rsid w:val="00B0532A"/>
    <w:rsid w:val="00B05AD5"/>
    <w:rsid w:val="00B10857"/>
    <w:rsid w:val="00B20058"/>
    <w:rsid w:val="00B22ADD"/>
    <w:rsid w:val="00B27179"/>
    <w:rsid w:val="00B30454"/>
    <w:rsid w:val="00B30537"/>
    <w:rsid w:val="00B34913"/>
    <w:rsid w:val="00B464AC"/>
    <w:rsid w:val="00B500A7"/>
    <w:rsid w:val="00B540B6"/>
    <w:rsid w:val="00B56499"/>
    <w:rsid w:val="00B638A7"/>
    <w:rsid w:val="00B73AB1"/>
    <w:rsid w:val="00B84732"/>
    <w:rsid w:val="00B9049B"/>
    <w:rsid w:val="00B91001"/>
    <w:rsid w:val="00BA1309"/>
    <w:rsid w:val="00BB2AA6"/>
    <w:rsid w:val="00BB6069"/>
    <w:rsid w:val="00BC3275"/>
    <w:rsid w:val="00BD03C1"/>
    <w:rsid w:val="00BD09F6"/>
    <w:rsid w:val="00BD3540"/>
    <w:rsid w:val="00BD393A"/>
    <w:rsid w:val="00BD6446"/>
    <w:rsid w:val="00BE3BA0"/>
    <w:rsid w:val="00BE3BFD"/>
    <w:rsid w:val="00BF6546"/>
    <w:rsid w:val="00BF6D5F"/>
    <w:rsid w:val="00C02E12"/>
    <w:rsid w:val="00C15E53"/>
    <w:rsid w:val="00C16263"/>
    <w:rsid w:val="00C20396"/>
    <w:rsid w:val="00C22637"/>
    <w:rsid w:val="00C309B4"/>
    <w:rsid w:val="00C32DBA"/>
    <w:rsid w:val="00C43251"/>
    <w:rsid w:val="00C45CD9"/>
    <w:rsid w:val="00C55806"/>
    <w:rsid w:val="00C640BE"/>
    <w:rsid w:val="00C662F7"/>
    <w:rsid w:val="00C66DEE"/>
    <w:rsid w:val="00C72B08"/>
    <w:rsid w:val="00C761C4"/>
    <w:rsid w:val="00C8187E"/>
    <w:rsid w:val="00C831BB"/>
    <w:rsid w:val="00C84DAB"/>
    <w:rsid w:val="00C8685B"/>
    <w:rsid w:val="00C954FE"/>
    <w:rsid w:val="00C962FF"/>
    <w:rsid w:val="00C973CD"/>
    <w:rsid w:val="00CA1D94"/>
    <w:rsid w:val="00CA45AA"/>
    <w:rsid w:val="00CA5768"/>
    <w:rsid w:val="00CA5FA6"/>
    <w:rsid w:val="00CA78E4"/>
    <w:rsid w:val="00CB0294"/>
    <w:rsid w:val="00CC2506"/>
    <w:rsid w:val="00CE5FA4"/>
    <w:rsid w:val="00CF363A"/>
    <w:rsid w:val="00D01DFB"/>
    <w:rsid w:val="00D054DD"/>
    <w:rsid w:val="00D16652"/>
    <w:rsid w:val="00D22CC7"/>
    <w:rsid w:val="00D23972"/>
    <w:rsid w:val="00D25C47"/>
    <w:rsid w:val="00D2601A"/>
    <w:rsid w:val="00D302B5"/>
    <w:rsid w:val="00D32182"/>
    <w:rsid w:val="00D36AAA"/>
    <w:rsid w:val="00D400A0"/>
    <w:rsid w:val="00D41749"/>
    <w:rsid w:val="00D454FD"/>
    <w:rsid w:val="00D46CAD"/>
    <w:rsid w:val="00D56DFE"/>
    <w:rsid w:val="00D6641E"/>
    <w:rsid w:val="00D67DE6"/>
    <w:rsid w:val="00D77762"/>
    <w:rsid w:val="00D80C3D"/>
    <w:rsid w:val="00D8164F"/>
    <w:rsid w:val="00D81792"/>
    <w:rsid w:val="00D836A9"/>
    <w:rsid w:val="00D85E83"/>
    <w:rsid w:val="00D87BE5"/>
    <w:rsid w:val="00D95B2D"/>
    <w:rsid w:val="00DA197B"/>
    <w:rsid w:val="00DA275D"/>
    <w:rsid w:val="00DA52D9"/>
    <w:rsid w:val="00DA74ED"/>
    <w:rsid w:val="00DB03F1"/>
    <w:rsid w:val="00DB58C4"/>
    <w:rsid w:val="00DB7FEA"/>
    <w:rsid w:val="00DC00F4"/>
    <w:rsid w:val="00DC5A0A"/>
    <w:rsid w:val="00DD25A7"/>
    <w:rsid w:val="00DD42EA"/>
    <w:rsid w:val="00DD4749"/>
    <w:rsid w:val="00DD5603"/>
    <w:rsid w:val="00DD7D5E"/>
    <w:rsid w:val="00DF182E"/>
    <w:rsid w:val="00DF34C6"/>
    <w:rsid w:val="00DF3FD3"/>
    <w:rsid w:val="00E00891"/>
    <w:rsid w:val="00E01D26"/>
    <w:rsid w:val="00E0417B"/>
    <w:rsid w:val="00E070F6"/>
    <w:rsid w:val="00E07F7F"/>
    <w:rsid w:val="00E1055D"/>
    <w:rsid w:val="00E3030E"/>
    <w:rsid w:val="00E35C30"/>
    <w:rsid w:val="00E37AE1"/>
    <w:rsid w:val="00E43B54"/>
    <w:rsid w:val="00E46E78"/>
    <w:rsid w:val="00E47003"/>
    <w:rsid w:val="00E57242"/>
    <w:rsid w:val="00E61ED7"/>
    <w:rsid w:val="00E6248A"/>
    <w:rsid w:val="00E63B88"/>
    <w:rsid w:val="00E707BF"/>
    <w:rsid w:val="00E73C95"/>
    <w:rsid w:val="00E73DA5"/>
    <w:rsid w:val="00E80313"/>
    <w:rsid w:val="00E90EB4"/>
    <w:rsid w:val="00E94F68"/>
    <w:rsid w:val="00E97860"/>
    <w:rsid w:val="00EA0D66"/>
    <w:rsid w:val="00EA663D"/>
    <w:rsid w:val="00EB33DB"/>
    <w:rsid w:val="00EB379D"/>
    <w:rsid w:val="00EB4F3C"/>
    <w:rsid w:val="00EB66CC"/>
    <w:rsid w:val="00EC0C2E"/>
    <w:rsid w:val="00EC4AF9"/>
    <w:rsid w:val="00EC60E5"/>
    <w:rsid w:val="00EC6D3D"/>
    <w:rsid w:val="00ED1D8F"/>
    <w:rsid w:val="00ED1E29"/>
    <w:rsid w:val="00ED4C40"/>
    <w:rsid w:val="00EE1272"/>
    <w:rsid w:val="00EE13F3"/>
    <w:rsid w:val="00EE217F"/>
    <w:rsid w:val="00EE22A3"/>
    <w:rsid w:val="00EE360E"/>
    <w:rsid w:val="00EE53D6"/>
    <w:rsid w:val="00EE6806"/>
    <w:rsid w:val="00EE79BD"/>
    <w:rsid w:val="00EF2872"/>
    <w:rsid w:val="00EF46D8"/>
    <w:rsid w:val="00EF7259"/>
    <w:rsid w:val="00F01E8D"/>
    <w:rsid w:val="00F14AFE"/>
    <w:rsid w:val="00F21762"/>
    <w:rsid w:val="00F251A0"/>
    <w:rsid w:val="00F321A3"/>
    <w:rsid w:val="00F3436E"/>
    <w:rsid w:val="00F34965"/>
    <w:rsid w:val="00F37EE7"/>
    <w:rsid w:val="00F4674F"/>
    <w:rsid w:val="00F5208A"/>
    <w:rsid w:val="00F5511D"/>
    <w:rsid w:val="00F55635"/>
    <w:rsid w:val="00F579E7"/>
    <w:rsid w:val="00F64A72"/>
    <w:rsid w:val="00F72BD6"/>
    <w:rsid w:val="00F74CA9"/>
    <w:rsid w:val="00F76073"/>
    <w:rsid w:val="00F854F1"/>
    <w:rsid w:val="00F85844"/>
    <w:rsid w:val="00F87006"/>
    <w:rsid w:val="00F9178C"/>
    <w:rsid w:val="00F91DEB"/>
    <w:rsid w:val="00F9685B"/>
    <w:rsid w:val="00FA1A41"/>
    <w:rsid w:val="00FA20EA"/>
    <w:rsid w:val="00FA2160"/>
    <w:rsid w:val="00FB0933"/>
    <w:rsid w:val="00FB569A"/>
    <w:rsid w:val="00FB6501"/>
    <w:rsid w:val="00FC01B0"/>
    <w:rsid w:val="00FC10BD"/>
    <w:rsid w:val="00FC360B"/>
    <w:rsid w:val="00FC5904"/>
    <w:rsid w:val="00FE5A0F"/>
    <w:rsid w:val="00FF0E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8FCC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PY" w:eastAsia="es-P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8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7A69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460D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96"/>
      <w:szCs w:val="20"/>
      <w:lang w:eastAsia="es-MX"/>
    </w:rPr>
  </w:style>
  <w:style w:type="paragraph" w:styleId="Ttulo4">
    <w:name w:val="heading 4"/>
    <w:basedOn w:val="Normal"/>
    <w:next w:val="Normal"/>
    <w:link w:val="Ttulo4Car"/>
    <w:unhideWhenUsed/>
    <w:qFormat/>
    <w:rsid w:val="00460DC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D0DDB"/>
  </w:style>
  <w:style w:type="paragraph" w:styleId="Piedepgina">
    <w:name w:val="footer"/>
    <w:basedOn w:val="Normal"/>
    <w:link w:val="Piedepgina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D0DDB"/>
  </w:style>
  <w:style w:type="character" w:customStyle="1" w:styleId="apple-converted-space">
    <w:name w:val="apple-converted-space"/>
    <w:basedOn w:val="Fuentedeprrafopredeter"/>
    <w:rsid w:val="003D0DDB"/>
  </w:style>
  <w:style w:type="table" w:styleId="Tablaconcuadrcula">
    <w:name w:val="Table Grid"/>
    <w:basedOn w:val="Tablanormal"/>
    <w:uiPriority w:val="59"/>
    <w:rsid w:val="0028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095CF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96967"/>
    <w:pPr>
      <w:ind w:left="720"/>
      <w:contextualSpacing/>
    </w:pPr>
    <w:rPr>
      <w:rFonts w:ascii="Calibri" w:eastAsia="Calibri" w:hAnsi="Calibri" w:cs="Times New Roman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2A25"/>
    <w:pPr>
      <w:spacing w:after="0" w:line="240" w:lineRule="auto"/>
    </w:pPr>
    <w:rPr>
      <w:rFonts w:ascii="Tahoma" w:eastAsia="Calibr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2A25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460DCF"/>
    <w:rPr>
      <w:rFonts w:ascii="Times New Roman" w:eastAsia="Times New Roman" w:hAnsi="Times New Roman" w:cs="Times New Roman"/>
      <w:sz w:val="96"/>
      <w:szCs w:val="20"/>
      <w:lang w:eastAsia="es-MX"/>
    </w:rPr>
  </w:style>
  <w:style w:type="character" w:customStyle="1" w:styleId="Ttulo4Car">
    <w:name w:val="Título 4 Car"/>
    <w:basedOn w:val="Fuentedeprrafopredeter"/>
    <w:link w:val="Ttulo4"/>
    <w:rsid w:val="00460DCF"/>
    <w:rPr>
      <w:rFonts w:ascii="Times New Roman" w:eastAsia="Times New Roman" w:hAnsi="Times New Roman" w:cs="Times New Roman"/>
      <w:sz w:val="24"/>
      <w:szCs w:val="20"/>
      <w:lang w:eastAsia="es-MX"/>
    </w:rPr>
  </w:style>
  <w:style w:type="paragraph" w:styleId="NormalWeb">
    <w:name w:val="Normal (Web)"/>
    <w:basedOn w:val="Normal"/>
    <w:uiPriority w:val="99"/>
    <w:unhideWhenUsed/>
    <w:rsid w:val="00DF1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n-US"/>
    </w:rPr>
  </w:style>
  <w:style w:type="character" w:styleId="Textoennegrita">
    <w:name w:val="Strong"/>
    <w:basedOn w:val="Fuentedeprrafopredeter"/>
    <w:uiPriority w:val="22"/>
    <w:qFormat/>
    <w:rsid w:val="009B5CB6"/>
    <w:rPr>
      <w:b/>
      <w:bCs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F46D8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7A69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PY" w:eastAsia="es-P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8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7A69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460D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96"/>
      <w:szCs w:val="20"/>
      <w:lang w:eastAsia="es-MX"/>
    </w:rPr>
  </w:style>
  <w:style w:type="paragraph" w:styleId="Ttulo4">
    <w:name w:val="heading 4"/>
    <w:basedOn w:val="Normal"/>
    <w:next w:val="Normal"/>
    <w:link w:val="Ttulo4Car"/>
    <w:unhideWhenUsed/>
    <w:qFormat/>
    <w:rsid w:val="00460DC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D0DDB"/>
  </w:style>
  <w:style w:type="paragraph" w:styleId="Piedepgina">
    <w:name w:val="footer"/>
    <w:basedOn w:val="Normal"/>
    <w:link w:val="Piedepgina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D0DDB"/>
  </w:style>
  <w:style w:type="character" w:customStyle="1" w:styleId="apple-converted-space">
    <w:name w:val="apple-converted-space"/>
    <w:basedOn w:val="Fuentedeprrafopredeter"/>
    <w:rsid w:val="003D0DDB"/>
  </w:style>
  <w:style w:type="table" w:styleId="Tablaconcuadrcula">
    <w:name w:val="Table Grid"/>
    <w:basedOn w:val="Tablanormal"/>
    <w:uiPriority w:val="59"/>
    <w:rsid w:val="0028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095CF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96967"/>
    <w:pPr>
      <w:ind w:left="720"/>
      <w:contextualSpacing/>
    </w:pPr>
    <w:rPr>
      <w:rFonts w:ascii="Calibri" w:eastAsia="Calibri" w:hAnsi="Calibri" w:cs="Times New Roman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2A25"/>
    <w:pPr>
      <w:spacing w:after="0" w:line="240" w:lineRule="auto"/>
    </w:pPr>
    <w:rPr>
      <w:rFonts w:ascii="Tahoma" w:eastAsia="Calibr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2A25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460DCF"/>
    <w:rPr>
      <w:rFonts w:ascii="Times New Roman" w:eastAsia="Times New Roman" w:hAnsi="Times New Roman" w:cs="Times New Roman"/>
      <w:sz w:val="96"/>
      <w:szCs w:val="20"/>
      <w:lang w:eastAsia="es-MX"/>
    </w:rPr>
  </w:style>
  <w:style w:type="character" w:customStyle="1" w:styleId="Ttulo4Car">
    <w:name w:val="Título 4 Car"/>
    <w:basedOn w:val="Fuentedeprrafopredeter"/>
    <w:link w:val="Ttulo4"/>
    <w:rsid w:val="00460DCF"/>
    <w:rPr>
      <w:rFonts w:ascii="Times New Roman" w:eastAsia="Times New Roman" w:hAnsi="Times New Roman" w:cs="Times New Roman"/>
      <w:sz w:val="24"/>
      <w:szCs w:val="20"/>
      <w:lang w:eastAsia="es-MX"/>
    </w:rPr>
  </w:style>
  <w:style w:type="paragraph" w:styleId="NormalWeb">
    <w:name w:val="Normal (Web)"/>
    <w:basedOn w:val="Normal"/>
    <w:uiPriority w:val="99"/>
    <w:unhideWhenUsed/>
    <w:rsid w:val="00DF1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n-US"/>
    </w:rPr>
  </w:style>
  <w:style w:type="character" w:styleId="Textoennegrita">
    <w:name w:val="Strong"/>
    <w:basedOn w:val="Fuentedeprrafopredeter"/>
    <w:uiPriority w:val="22"/>
    <w:qFormat/>
    <w:rsid w:val="009B5CB6"/>
    <w:rPr>
      <w:b/>
      <w:bCs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F46D8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7A69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3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ctas%20de%20Entrega%202017\Plantilla%20SEN%20-%20A4%20vertical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597A1-5C72-4841-A1F0-92BD8EF98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SEN - A4 vertical</Template>
  <TotalTime>230</TotalTime>
  <Pages>1</Pages>
  <Words>218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InformaticaJV</dc:creator>
  <cp:lastModifiedBy>DELL</cp:lastModifiedBy>
  <cp:revision>20</cp:revision>
  <cp:lastPrinted>2024-08-30T22:08:00Z</cp:lastPrinted>
  <dcterms:created xsi:type="dcterms:W3CDTF">2024-01-10T11:49:00Z</dcterms:created>
  <dcterms:modified xsi:type="dcterms:W3CDTF">2024-10-22T11:16:00Z</dcterms:modified>
</cp:coreProperties>
</file>