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4E5C0" w14:textId="77777777" w:rsidR="00BD09F6" w:rsidRPr="00BD09F6" w:rsidRDefault="00BD09F6" w:rsidP="00BD0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160" w:line="259" w:lineRule="auto"/>
        <w:ind w:left="426"/>
        <w:jc w:val="center"/>
        <w:rPr>
          <w:rFonts w:ascii="Calibri" w:eastAsia="Calibri" w:hAnsi="Calibri" w:cs="Calibri"/>
          <w:color w:val="FFFFFF"/>
          <w:sz w:val="28"/>
          <w:szCs w:val="28"/>
          <w:lang w:val="es-MX" w:eastAsia="en-US"/>
        </w:rPr>
      </w:pPr>
      <w:r w:rsidRPr="00BD09F6">
        <w:rPr>
          <w:rFonts w:ascii="Calibri" w:eastAsia="Calibri" w:hAnsi="Calibri" w:cs="Calibri"/>
          <w:b/>
          <w:iCs/>
          <w:color w:val="FFFFFF"/>
          <w:sz w:val="28"/>
          <w:szCs w:val="28"/>
          <w:lang w:val="es-MX" w:eastAsia="en-US"/>
        </w:rPr>
        <w:t>FORMULARIO N° 2</w:t>
      </w:r>
      <w:r w:rsidRPr="00BD09F6">
        <w:rPr>
          <w:rFonts w:ascii="Calibri" w:eastAsia="Calibri" w:hAnsi="Calibri" w:cs="Calibri"/>
          <w:b/>
          <w:iCs/>
          <w:color w:val="FFFFFF"/>
          <w:sz w:val="28"/>
          <w:szCs w:val="28"/>
          <w:lang w:val="es-MX" w:eastAsia="en-US"/>
        </w:rPr>
        <w:fldChar w:fldCharType="begin"/>
      </w:r>
      <w:r w:rsidRPr="00BD09F6">
        <w:rPr>
          <w:rFonts w:ascii="Calibri" w:eastAsia="Calibri" w:hAnsi="Calibri" w:cs="Calibri"/>
          <w:sz w:val="28"/>
          <w:szCs w:val="28"/>
          <w:lang w:val="es-ES" w:eastAsia="en-US"/>
        </w:rPr>
        <w:instrText xml:space="preserve"> XE "</w:instrText>
      </w:r>
      <w:r w:rsidRPr="00BD09F6">
        <w:rPr>
          <w:rFonts w:ascii="Calibri" w:eastAsia="Calibri" w:hAnsi="Calibri" w:cs="Calibri"/>
          <w:b/>
          <w:iCs/>
          <w:color w:val="FFFFFF"/>
          <w:sz w:val="28"/>
          <w:szCs w:val="28"/>
          <w:lang w:val="es-MX" w:eastAsia="en-US"/>
        </w:rPr>
        <w:instrText>FORMULARIO Nº 5</w:instrText>
      </w:r>
      <w:r w:rsidRPr="00BD09F6">
        <w:rPr>
          <w:rFonts w:ascii="Calibri" w:eastAsia="Calibri" w:hAnsi="Calibri" w:cs="Calibri"/>
          <w:sz w:val="28"/>
          <w:szCs w:val="28"/>
          <w:lang w:val="es-ES" w:eastAsia="en-US"/>
        </w:rPr>
        <w:instrText xml:space="preserve">" </w:instrText>
      </w:r>
      <w:r w:rsidRPr="00BD09F6">
        <w:rPr>
          <w:rFonts w:ascii="Calibri" w:eastAsia="Calibri" w:hAnsi="Calibri" w:cs="Calibri"/>
          <w:b/>
          <w:iCs/>
          <w:color w:val="FFFFFF"/>
          <w:sz w:val="28"/>
          <w:szCs w:val="28"/>
          <w:lang w:val="es-MX" w:eastAsia="en-US"/>
        </w:rPr>
        <w:fldChar w:fldCharType="end"/>
      </w:r>
    </w:p>
    <w:p w14:paraId="1F1EBA6A" w14:textId="77777777" w:rsidR="00BD09F6" w:rsidRPr="00BD09F6" w:rsidRDefault="00BD09F6" w:rsidP="00BD09F6">
      <w:pPr>
        <w:spacing w:after="160" w:line="259" w:lineRule="auto"/>
        <w:jc w:val="center"/>
        <w:rPr>
          <w:rFonts w:ascii="Calibri" w:eastAsia="Calibri" w:hAnsi="Calibri" w:cs="Calibri"/>
          <w:b/>
          <w:lang w:val="es-ES" w:eastAsia="en-US"/>
        </w:rPr>
      </w:pPr>
      <w:r w:rsidRPr="00BD09F6">
        <w:rPr>
          <w:rFonts w:ascii="Calibri" w:eastAsia="Calibri" w:hAnsi="Calibri" w:cs="Calibri"/>
          <w:b/>
          <w:lang w:val="es-ES" w:eastAsia="en-US"/>
        </w:rPr>
        <w:t>FORMULARIO DE DECLARACIÓN JURADA DE MANTENIMIENTO DE OFERTAS</w:t>
      </w:r>
    </w:p>
    <w:p w14:paraId="78E228CE" w14:textId="77777777" w:rsidR="00BD09F6" w:rsidRPr="00BD09F6" w:rsidRDefault="00BD09F6" w:rsidP="00BD09F6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 xml:space="preserve">A: Secretaría </w:t>
      </w:r>
      <w:r w:rsidRPr="00BD09F6">
        <w:rPr>
          <w:rFonts w:eastAsia="Times New Roman" w:cs="Times New Roman"/>
          <w:sz w:val="24"/>
          <w:szCs w:val="24"/>
          <w:lang w:val="es-ES" w:eastAsia="es-ES"/>
        </w:rPr>
        <w:t>de Emergencia Nacional - Presidencia de la República.</w:t>
      </w:r>
    </w:p>
    <w:p w14:paraId="17445ECD" w14:textId="0F279363" w:rsidR="00BD09F6" w:rsidRPr="00BD09F6" w:rsidRDefault="00BD09F6" w:rsidP="00BD09F6">
      <w:pPr>
        <w:spacing w:after="160" w:line="259" w:lineRule="auto"/>
        <w:jc w:val="both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 xml:space="preserve">Yo, quien suscribe, declaro bajo Fe de Juramento que he presentado oferta en representación de </w:t>
      </w:r>
      <w:r w:rsidR="00120C81" w:rsidRPr="008466C7">
        <w:rPr>
          <w:rFonts w:ascii="Calibri" w:eastAsia="Calibri" w:hAnsi="Calibri" w:cs="Calibri"/>
          <w:lang w:eastAsia="en-US"/>
        </w:rPr>
        <w:t>[</w:t>
      </w:r>
      <w:r w:rsidR="00120C81" w:rsidRPr="00B744E2">
        <w:rPr>
          <w:rFonts w:ascii="Calibri" w:eastAsia="Calibri" w:hAnsi="Calibri" w:cs="Calibri"/>
          <w:i/>
          <w:lang w:eastAsia="en-US"/>
        </w:rPr>
        <w:t>nombre o razón social de la firma</w:t>
      </w:r>
      <w:r w:rsidR="00120C81" w:rsidRPr="008466C7">
        <w:rPr>
          <w:rFonts w:ascii="Calibri" w:eastAsia="Calibri" w:hAnsi="Calibri" w:cs="Calibri"/>
          <w:lang w:eastAsia="en-US"/>
        </w:rPr>
        <w:t>]</w:t>
      </w:r>
      <w:r w:rsidRPr="00BD09F6">
        <w:rPr>
          <w:rFonts w:ascii="Calibri" w:eastAsia="Calibri" w:hAnsi="Calibri" w:cs="Calibri"/>
          <w:lang w:val="es-ES" w:eastAsia="en-US"/>
        </w:rPr>
        <w:t xml:space="preserve"> para el procedimiento de </w:t>
      </w:r>
      <w:r w:rsidR="0068671E" w:rsidRPr="0068671E">
        <w:rPr>
          <w:rFonts w:ascii="Calibri" w:eastAsia="Calibri" w:hAnsi="Calibri" w:cs="Calibri"/>
          <w:lang w:eastAsia="en-US"/>
        </w:rPr>
        <w:t xml:space="preserve">Contratación vía Excepción </w:t>
      </w:r>
      <w:r w:rsidR="0068671E" w:rsidRPr="0068671E">
        <w:rPr>
          <w:rFonts w:ascii="Calibri" w:eastAsia="Calibri" w:hAnsi="Calibri" w:cs="Calibri"/>
          <w:iCs/>
          <w:lang w:val="es-MX" w:eastAsia="en-US"/>
        </w:rPr>
        <w:t>CVE</w:t>
      </w:r>
      <w:r w:rsidR="007A4392">
        <w:rPr>
          <w:rFonts w:ascii="Calibri" w:eastAsia="Calibri" w:hAnsi="Calibri" w:cs="Calibri"/>
          <w:iCs/>
          <w:lang w:val="es-MX" w:eastAsia="en-US"/>
        </w:rPr>
        <w:t xml:space="preserve"> N° 01</w:t>
      </w:r>
      <w:r w:rsidR="00637688">
        <w:rPr>
          <w:rFonts w:ascii="Calibri" w:eastAsia="Calibri" w:hAnsi="Calibri" w:cs="Calibri"/>
          <w:iCs/>
          <w:lang w:val="es-MX" w:eastAsia="en-US"/>
        </w:rPr>
        <w:t xml:space="preserve"> con aviso de</w:t>
      </w:r>
      <w:r w:rsidR="0068671E" w:rsidRPr="0068671E">
        <w:rPr>
          <w:rFonts w:ascii="Calibri" w:eastAsia="Calibri" w:hAnsi="Calibri" w:cs="Calibri"/>
          <w:iCs/>
          <w:lang w:val="es-MX" w:eastAsia="en-US"/>
        </w:rPr>
        <w:t xml:space="preserve"> Intención </w:t>
      </w:r>
      <w:r w:rsidR="00637688">
        <w:rPr>
          <w:rFonts w:ascii="Calibri" w:eastAsia="Calibri" w:hAnsi="Calibri" w:cs="Calibri"/>
          <w:iCs/>
          <w:lang w:val="es-MX" w:eastAsia="en-US"/>
        </w:rPr>
        <w:t xml:space="preserve">de compra </w:t>
      </w:r>
      <w:r w:rsidR="0068671E" w:rsidRPr="0068671E">
        <w:rPr>
          <w:rFonts w:ascii="Calibri" w:eastAsia="Calibri" w:hAnsi="Calibri" w:cs="Calibri"/>
          <w:iCs/>
          <w:lang w:val="es-MX" w:eastAsia="en-US"/>
        </w:rPr>
        <w:t>2024</w:t>
      </w:r>
      <w:r w:rsidR="0068671E" w:rsidRPr="0068671E">
        <w:rPr>
          <w:rFonts w:ascii="Calibri" w:eastAsia="Calibri" w:hAnsi="Calibri" w:cs="Calibri"/>
          <w:iCs/>
          <w:lang w:eastAsia="en-US"/>
        </w:rPr>
        <w:t xml:space="preserve"> </w:t>
      </w:r>
      <w:r w:rsidR="00637688">
        <w:rPr>
          <w:rFonts w:ascii="Calibri" w:eastAsia="Calibri" w:hAnsi="Calibri" w:cs="Calibri"/>
          <w:iCs/>
          <w:lang w:eastAsia="en-US"/>
        </w:rPr>
        <w:t>“</w:t>
      </w:r>
      <w:r w:rsidR="0068671E" w:rsidRPr="0068671E">
        <w:rPr>
          <w:rFonts w:ascii="Calibri" w:eastAsia="Calibri" w:hAnsi="Calibri" w:cs="Calibri"/>
          <w:iCs/>
          <w:lang w:eastAsia="en-US"/>
        </w:rPr>
        <w:t>Contratación de seguro vehicular de transportes institucionales por ciento veinte (120) días</w:t>
      </w:r>
      <w:r w:rsidR="00637688">
        <w:rPr>
          <w:rFonts w:ascii="Calibri" w:eastAsia="Calibri" w:hAnsi="Calibri" w:cs="Calibri"/>
          <w:iCs/>
          <w:lang w:eastAsia="en-US"/>
        </w:rPr>
        <w:t>”</w:t>
      </w:r>
      <w:bookmarkStart w:id="0" w:name="_GoBack"/>
      <w:bookmarkEnd w:id="0"/>
      <w:r w:rsidRPr="00BD09F6">
        <w:rPr>
          <w:rFonts w:ascii="Calibri" w:eastAsia="Calibri" w:hAnsi="Calibri" w:cs="Calibri"/>
          <w:lang w:val="es-ES" w:eastAsia="en-US"/>
        </w:rPr>
        <w:t>.</w:t>
      </w:r>
      <w:r w:rsidR="00471DD5">
        <w:rPr>
          <w:rFonts w:ascii="Calibri" w:eastAsia="Calibri" w:hAnsi="Calibri" w:cs="Calibri"/>
          <w:lang w:val="es-ES" w:eastAsia="en-US"/>
        </w:rPr>
        <w:t xml:space="preserve"> </w:t>
      </w:r>
      <w:r w:rsidR="00120C81">
        <w:rPr>
          <w:rFonts w:ascii="Calibri" w:eastAsia="Calibri" w:hAnsi="Calibri" w:cs="Calibri"/>
          <w:lang w:val="es-ES" w:eastAsia="en-US"/>
        </w:rPr>
        <w:t xml:space="preserve"> </w:t>
      </w:r>
    </w:p>
    <w:p w14:paraId="34F58A9B" w14:textId="406BF79D" w:rsidR="00BD09F6" w:rsidRPr="00BD09F6" w:rsidRDefault="00BD09F6" w:rsidP="00BD09F6">
      <w:pPr>
        <w:spacing w:after="160" w:line="259" w:lineRule="auto"/>
        <w:jc w:val="both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 xml:space="preserve">Asimismo, dejo constancia que con la presentación de mi oferta he contraído una obligación con la Secretaría de Emergencia  Nacional por la suma de </w:t>
      </w:r>
      <w:r w:rsidR="00120C81" w:rsidRPr="008466C7">
        <w:rPr>
          <w:rFonts w:ascii="Calibri" w:eastAsia="Calibri" w:hAnsi="Calibri" w:cs="Calibri"/>
          <w:lang w:eastAsia="en-US"/>
        </w:rPr>
        <w:t>______________________________</w:t>
      </w:r>
      <w:r w:rsidRPr="00BD09F6">
        <w:rPr>
          <w:rFonts w:ascii="Calibri" w:eastAsia="Calibri" w:hAnsi="Calibri" w:cs="Calibri"/>
          <w:lang w:val="es-ES" w:eastAsia="en-US"/>
        </w:rPr>
        <w:t>, que pagaré a la misma en los siguientes casos:</w:t>
      </w:r>
      <w:r w:rsidR="00875734">
        <w:rPr>
          <w:rFonts w:ascii="Calibri" w:eastAsia="Calibri" w:hAnsi="Calibri" w:cs="Calibri"/>
          <w:lang w:val="es-ES" w:eastAsia="en-US"/>
        </w:rPr>
        <w:t xml:space="preserve"> </w:t>
      </w:r>
    </w:p>
    <w:p w14:paraId="4AD3359F" w14:textId="77777777" w:rsidR="00BD09F6" w:rsidRPr="00BD09F6" w:rsidRDefault="00BD09F6" w:rsidP="00BD09F6">
      <w:pPr>
        <w:widowControl w:val="0"/>
        <w:adjustRightInd w:val="0"/>
        <w:spacing w:after="0" w:line="360" w:lineRule="atLeast"/>
        <w:ind w:left="720" w:hanging="436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a) Si retiro mi oferta durante el período de validez de la misma;</w:t>
      </w:r>
    </w:p>
    <w:p w14:paraId="23BD0262" w14:textId="77777777" w:rsidR="00BD09F6" w:rsidRPr="00BD09F6" w:rsidRDefault="00BD09F6" w:rsidP="00BD09F6">
      <w:pPr>
        <w:widowControl w:val="0"/>
        <w:adjustRightInd w:val="0"/>
        <w:spacing w:after="0" w:line="360" w:lineRule="atLeast"/>
        <w:ind w:left="720" w:hanging="436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b) Si no acepto la corrección aritmética del precio de mi oferta;</w:t>
      </w:r>
    </w:p>
    <w:p w14:paraId="2511397A" w14:textId="77777777" w:rsidR="00BD09F6" w:rsidRPr="00BD09F6" w:rsidRDefault="00BD09F6" w:rsidP="00BD09F6">
      <w:pPr>
        <w:widowControl w:val="0"/>
        <w:adjustRightInd w:val="0"/>
        <w:spacing w:after="0" w:line="360" w:lineRule="atLeast"/>
        <w:ind w:left="720" w:hanging="436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c) Si en mi carácter de adjudicatario no procedo, por causa que me fuera imputable a:</w:t>
      </w:r>
    </w:p>
    <w:p w14:paraId="20D6C8ED" w14:textId="77777777" w:rsidR="00BD09F6" w:rsidRPr="00BD09F6" w:rsidRDefault="00BD09F6" w:rsidP="00BD09F6">
      <w:pPr>
        <w:widowControl w:val="0"/>
        <w:numPr>
          <w:ilvl w:val="0"/>
          <w:numId w:val="18"/>
        </w:numPr>
        <w:adjustRightInd w:val="0"/>
        <w:spacing w:after="0" w:line="360" w:lineRule="atLeast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Firmar el contrato o rechazar la Orden de Compra; o</w:t>
      </w:r>
    </w:p>
    <w:p w14:paraId="6AE6EA23" w14:textId="77777777" w:rsidR="00BD09F6" w:rsidRPr="00BD09F6" w:rsidRDefault="00BD09F6" w:rsidP="00BD09F6">
      <w:pPr>
        <w:widowControl w:val="0"/>
        <w:numPr>
          <w:ilvl w:val="0"/>
          <w:numId w:val="18"/>
        </w:numPr>
        <w:adjustRightInd w:val="0"/>
        <w:spacing w:after="0" w:line="360" w:lineRule="atLeast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Suministrar la garantía de cumplimiento de contrato;</w:t>
      </w:r>
    </w:p>
    <w:p w14:paraId="37B129D7" w14:textId="77777777" w:rsidR="00BD09F6" w:rsidRPr="00BD09F6" w:rsidRDefault="00BD09F6" w:rsidP="00BD09F6">
      <w:pPr>
        <w:widowControl w:val="0"/>
        <w:numPr>
          <w:ilvl w:val="0"/>
          <w:numId w:val="18"/>
        </w:numPr>
        <w:adjustRightInd w:val="0"/>
        <w:spacing w:after="160" w:line="360" w:lineRule="atLeast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Presentar los certificados expedidos por las autoridades competentes que me sean requeridos por la Convocante para comprobar que no me encuentro comprendido en las prohibiciones o limitaciones para contratar con el Estado, conforme al artículo 21 de la Ley N° 7021/22 De Suministro Contrataciones Públicas.</w:t>
      </w:r>
    </w:p>
    <w:p w14:paraId="229EF0F4" w14:textId="77777777" w:rsidR="00BD09F6" w:rsidRPr="00BD09F6" w:rsidRDefault="00BD09F6" w:rsidP="00BD09F6">
      <w:pPr>
        <w:widowControl w:val="0"/>
        <w:adjustRightInd w:val="0"/>
        <w:spacing w:after="0" w:line="360" w:lineRule="atLeast"/>
        <w:ind w:left="720" w:hanging="436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d) Cuando se comprobare que las declaraciones juradas presentadas con mi oferta sean falsas; o</w:t>
      </w:r>
    </w:p>
    <w:p w14:paraId="468E7DEF" w14:textId="77777777" w:rsidR="00BD09F6" w:rsidRPr="00BD09F6" w:rsidRDefault="00BD09F6" w:rsidP="00BD09F6">
      <w:pPr>
        <w:widowControl w:val="0"/>
        <w:adjustRightInd w:val="0"/>
        <w:spacing w:after="0" w:line="360" w:lineRule="atLeast"/>
        <w:ind w:left="567" w:hanging="283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e) Si en mi carácter de adjudicatario no presentare las legalizaciones correspondientes, cuando éstas sean requeridas para la firma del contrato o para emitir la Orden de Compra.</w:t>
      </w:r>
    </w:p>
    <w:p w14:paraId="638203A0" w14:textId="77777777" w:rsidR="00BD09F6" w:rsidRPr="00BD09F6" w:rsidRDefault="00BD09F6" w:rsidP="00BD09F6">
      <w:pPr>
        <w:spacing w:after="0" w:line="259" w:lineRule="auto"/>
        <w:rPr>
          <w:rFonts w:ascii="Calibri" w:eastAsia="Calibri" w:hAnsi="Calibri" w:cs="Calibri"/>
          <w:lang w:val="es-ES" w:eastAsia="en-US"/>
        </w:rPr>
      </w:pPr>
    </w:p>
    <w:p w14:paraId="0DD20E1C" w14:textId="77777777" w:rsidR="00BD09F6" w:rsidRPr="00BD09F6" w:rsidRDefault="00BD09F6" w:rsidP="00BD09F6">
      <w:pPr>
        <w:spacing w:after="160" w:line="259" w:lineRule="auto"/>
        <w:jc w:val="both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>Me obligo a pagar a la Convocante, hasta el monto arriba indicado, contra recibo de la primera solicitud por escrito por parte de la Convocante, sin que ésta tenga que justificar su demanda. El pago se condiciona a que la Convocante haga constar en su solicitud la suma adeudada en razón de que ha ocurrido por lo menos una de las condiciones antes señaladas, y de que indique expresamente las condiciones en que se hubiesen dado.</w:t>
      </w:r>
    </w:p>
    <w:p w14:paraId="4E73FABF" w14:textId="77777777" w:rsidR="00BD09F6" w:rsidRPr="00BD09F6" w:rsidRDefault="00BD09F6" w:rsidP="00BD09F6">
      <w:pPr>
        <w:spacing w:after="160" w:line="259" w:lineRule="auto"/>
        <w:jc w:val="both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>Esta garantía permanecerá en vigor durante el plazo indicado en las bases de la contratación, y toda reclamación pertinente deberá ser recibida por el Garante a más tardar en la fecha indicada.</w:t>
      </w:r>
    </w:p>
    <w:p w14:paraId="52676287" w14:textId="31594021" w:rsidR="00BD09F6" w:rsidRPr="00BD09F6" w:rsidRDefault="00BD09F6" w:rsidP="00BD09F6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>Nombre</w:t>
      </w:r>
      <w:r w:rsidR="00471DD5">
        <w:rPr>
          <w:rFonts w:ascii="Calibri" w:eastAsia="Calibri" w:hAnsi="Calibri" w:cs="Calibri"/>
          <w:lang w:val="es-ES" w:eastAsia="en-US"/>
        </w:rPr>
        <w:t>:</w:t>
      </w:r>
      <w:r w:rsidRPr="00BD09F6">
        <w:rPr>
          <w:rFonts w:ascii="Calibri" w:eastAsia="Calibri" w:hAnsi="Calibri" w:cs="Calibri"/>
          <w:lang w:val="es-ES" w:eastAsia="en-US"/>
        </w:rPr>
        <w:t xml:space="preserve"> </w:t>
      </w:r>
      <w:r w:rsidR="00120C81" w:rsidRPr="00120C81">
        <w:rPr>
          <w:rFonts w:ascii="Calibri" w:eastAsia="Calibri" w:hAnsi="Calibri" w:cs="Calibri"/>
          <w:lang w:val="es-ES" w:eastAsia="en-US"/>
        </w:rPr>
        <w:t>________________________</w:t>
      </w:r>
      <w:r w:rsidRPr="00BD09F6">
        <w:rPr>
          <w:rFonts w:ascii="Calibri" w:eastAsia="Calibri" w:hAnsi="Calibri" w:cs="Calibri"/>
          <w:lang w:val="es-ES" w:eastAsia="en-US"/>
        </w:rPr>
        <w:t>  </w:t>
      </w:r>
    </w:p>
    <w:p w14:paraId="00F752E4" w14:textId="77777777" w:rsidR="00120C81" w:rsidRPr="00120C81" w:rsidRDefault="00120C81" w:rsidP="00120C81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120C81">
        <w:rPr>
          <w:rFonts w:ascii="Calibri" w:eastAsia="Calibri" w:hAnsi="Calibri" w:cs="Calibri"/>
          <w:lang w:val="es-ES" w:eastAsia="en-US"/>
        </w:rPr>
        <w:t>En calidad de____________________________</w:t>
      </w:r>
    </w:p>
    <w:p w14:paraId="2B339CE1" w14:textId="77777777" w:rsidR="00120C81" w:rsidRPr="00120C81" w:rsidRDefault="00120C81" w:rsidP="00120C81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120C81">
        <w:rPr>
          <w:rFonts w:ascii="Calibri" w:eastAsia="Calibri" w:hAnsi="Calibri" w:cs="Calibri"/>
          <w:lang w:val="es-ES" w:eastAsia="en-US"/>
        </w:rPr>
        <w:t>Firma __________________________________</w:t>
      </w:r>
    </w:p>
    <w:p w14:paraId="76162DBA" w14:textId="77777777" w:rsidR="00120C81" w:rsidRPr="00120C81" w:rsidRDefault="00120C81" w:rsidP="00120C81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120C81">
        <w:rPr>
          <w:rFonts w:ascii="Calibri" w:eastAsia="Calibri" w:hAnsi="Calibri" w:cs="Calibri"/>
          <w:lang w:val="es-ES" w:eastAsia="en-US"/>
        </w:rPr>
        <w:t>Debidamente autorizado para firmar la garantía por y en nombre de ___________________</w:t>
      </w:r>
    </w:p>
    <w:p w14:paraId="4BE53F4A" w14:textId="77777777" w:rsidR="00120C81" w:rsidRPr="00120C81" w:rsidRDefault="00120C81" w:rsidP="00120C81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120C81">
        <w:rPr>
          <w:rFonts w:ascii="Calibri" w:eastAsia="Calibri" w:hAnsi="Calibri" w:cs="Calibri"/>
          <w:lang w:val="es-ES" w:eastAsia="en-US"/>
        </w:rPr>
        <w:t xml:space="preserve">El día _______________________________ del mes de _________________ </w:t>
      </w:r>
      <w:proofErr w:type="spellStart"/>
      <w:r w:rsidRPr="00120C81">
        <w:rPr>
          <w:rFonts w:ascii="Calibri" w:eastAsia="Calibri" w:hAnsi="Calibri" w:cs="Calibri"/>
          <w:lang w:val="es-ES" w:eastAsia="en-US"/>
        </w:rPr>
        <w:t>de</w:t>
      </w:r>
      <w:proofErr w:type="spellEnd"/>
      <w:r w:rsidRPr="00120C81">
        <w:rPr>
          <w:rFonts w:ascii="Calibri" w:eastAsia="Calibri" w:hAnsi="Calibri" w:cs="Calibri"/>
          <w:lang w:val="es-ES" w:eastAsia="en-US"/>
        </w:rPr>
        <w:t xml:space="preserve"> ______.</w:t>
      </w:r>
    </w:p>
    <w:p w14:paraId="24856766" w14:textId="75818C6B" w:rsidR="007066B3" w:rsidRPr="00BD09F6" w:rsidRDefault="007066B3" w:rsidP="00BD09F6"/>
    <w:sectPr w:rsidR="007066B3" w:rsidRPr="00BD09F6" w:rsidSect="00875734">
      <w:headerReference w:type="default" r:id="rId9"/>
      <w:footerReference w:type="default" r:id="rId10"/>
      <w:pgSz w:w="12240" w:h="20160" w:code="5"/>
      <w:pgMar w:top="2268" w:right="851" w:bottom="1843" w:left="1701" w:header="0" w:footer="1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1D0BB" w14:textId="77777777" w:rsidR="00D636CF" w:rsidRDefault="00D636CF" w:rsidP="003D0DDB">
      <w:pPr>
        <w:spacing w:after="0" w:line="240" w:lineRule="auto"/>
      </w:pPr>
      <w:r>
        <w:separator/>
      </w:r>
    </w:p>
  </w:endnote>
  <w:endnote w:type="continuationSeparator" w:id="0">
    <w:p w14:paraId="55453521" w14:textId="77777777" w:rsidR="00D636CF" w:rsidRDefault="00D636CF" w:rsidP="003D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E8480" w14:textId="02AA4522" w:rsidR="003D0DDB" w:rsidRPr="00D054DD" w:rsidRDefault="0043535F" w:rsidP="006D1435">
    <w:pPr>
      <w:pStyle w:val="Piedepgina"/>
    </w:pPr>
    <w:r>
      <w:rPr>
        <w:noProof/>
        <w:lang w:val="es-PY" w:eastAsia="es-PY"/>
      </w:rPr>
      <w:drawing>
        <wp:anchor distT="0" distB="0" distL="114300" distR="114300" simplePos="0" relativeHeight="251662336" behindDoc="1" locked="0" layoutInCell="1" allowOverlap="1" wp14:anchorId="592AE91D" wp14:editId="731F831C">
          <wp:simplePos x="0" y="0"/>
          <wp:positionH relativeFrom="column">
            <wp:posOffset>-3810</wp:posOffset>
          </wp:positionH>
          <wp:positionV relativeFrom="paragraph">
            <wp:posOffset>-234315</wp:posOffset>
          </wp:positionV>
          <wp:extent cx="5940425" cy="956310"/>
          <wp:effectExtent l="0" t="0" r="3175" b="0"/>
          <wp:wrapNone/>
          <wp:docPr id="160744743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447432" name="Imagen 16074474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956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E6451" w14:textId="77777777" w:rsidR="00D636CF" w:rsidRDefault="00D636CF" w:rsidP="003D0DDB">
      <w:pPr>
        <w:spacing w:after="0" w:line="240" w:lineRule="auto"/>
      </w:pPr>
      <w:r>
        <w:separator/>
      </w:r>
    </w:p>
  </w:footnote>
  <w:footnote w:type="continuationSeparator" w:id="0">
    <w:p w14:paraId="386B45EF" w14:textId="77777777" w:rsidR="00D636CF" w:rsidRDefault="00D636CF" w:rsidP="003D0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A716C" w14:textId="4FF9F680" w:rsidR="004D1473" w:rsidRDefault="004D1473">
    <w:pPr>
      <w:pStyle w:val="Encabezado"/>
    </w:pPr>
  </w:p>
  <w:p w14:paraId="5ACE08CF" w14:textId="2C3BF7B7" w:rsidR="004D1473" w:rsidRDefault="004D1473">
    <w:pPr>
      <w:pStyle w:val="Encabezado"/>
    </w:pPr>
  </w:p>
  <w:p w14:paraId="6B580E14" w14:textId="139AE680" w:rsidR="004D1473" w:rsidRDefault="00E070F6" w:rsidP="00E070F6">
    <w:pPr>
      <w:pStyle w:val="Encabezado"/>
    </w:pPr>
    <w:r>
      <w:rPr>
        <w:noProof/>
        <w:lang w:val="es-PY" w:eastAsia="es-PY"/>
      </w:rPr>
      <w:drawing>
        <wp:anchor distT="0" distB="0" distL="114300" distR="114300" simplePos="0" relativeHeight="251661312" behindDoc="1" locked="0" layoutInCell="1" allowOverlap="1" wp14:anchorId="6744282E" wp14:editId="68992B10">
          <wp:simplePos x="0" y="0"/>
          <wp:positionH relativeFrom="margin">
            <wp:posOffset>3100117</wp:posOffset>
          </wp:positionH>
          <wp:positionV relativeFrom="paragraph">
            <wp:posOffset>116205</wp:posOffset>
          </wp:positionV>
          <wp:extent cx="3015568" cy="619014"/>
          <wp:effectExtent l="0" t="0" r="0" b="0"/>
          <wp:wrapNone/>
          <wp:docPr id="204388666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888199" name="Imagen 501888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8567" cy="6216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030E">
      <w:rPr>
        <w:noProof/>
        <w:lang w:val="es-PY" w:eastAsia="es-PY"/>
      </w:rPr>
      <w:drawing>
        <wp:anchor distT="0" distB="0" distL="114300" distR="114300" simplePos="0" relativeHeight="251660288" behindDoc="1" locked="0" layoutInCell="1" allowOverlap="1" wp14:anchorId="5D134891" wp14:editId="00C35BA5">
          <wp:simplePos x="0" y="0"/>
          <wp:positionH relativeFrom="margin">
            <wp:align>left</wp:align>
          </wp:positionH>
          <wp:positionV relativeFrom="paragraph">
            <wp:posOffset>1905</wp:posOffset>
          </wp:positionV>
          <wp:extent cx="3161030" cy="829945"/>
          <wp:effectExtent l="0" t="0" r="1270" b="8255"/>
          <wp:wrapNone/>
          <wp:docPr id="705271875" name="Imagen 7052718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836001" name="Imagen 214083600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1030" cy="829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2110E6" w14:textId="27427CEA" w:rsidR="004D1473" w:rsidRDefault="004D147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71A4F"/>
    <w:multiLevelType w:val="hybridMultilevel"/>
    <w:tmpl w:val="234C8AD6"/>
    <w:lvl w:ilvl="0" w:tplc="A9AA8B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628E6"/>
    <w:multiLevelType w:val="multilevel"/>
    <w:tmpl w:val="7E18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C0238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41112"/>
    <w:multiLevelType w:val="hybridMultilevel"/>
    <w:tmpl w:val="C09CC88E"/>
    <w:lvl w:ilvl="0" w:tplc="05B0A880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C4753"/>
    <w:multiLevelType w:val="multilevel"/>
    <w:tmpl w:val="0774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265748"/>
    <w:multiLevelType w:val="hybridMultilevel"/>
    <w:tmpl w:val="6FC8CBB2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F1A3E"/>
    <w:multiLevelType w:val="hybridMultilevel"/>
    <w:tmpl w:val="4D867F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4D6A58"/>
    <w:multiLevelType w:val="hybridMultilevel"/>
    <w:tmpl w:val="EBC8DC3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27706"/>
    <w:multiLevelType w:val="multilevel"/>
    <w:tmpl w:val="0132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565243"/>
    <w:multiLevelType w:val="multilevel"/>
    <w:tmpl w:val="153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572AB9"/>
    <w:multiLevelType w:val="hybridMultilevel"/>
    <w:tmpl w:val="91BC6D12"/>
    <w:lvl w:ilvl="0" w:tplc="3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BF335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C481F"/>
    <w:multiLevelType w:val="hybridMultilevel"/>
    <w:tmpl w:val="BD0CF2B6"/>
    <w:lvl w:ilvl="0" w:tplc="E17CD71A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A94654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A093F"/>
    <w:multiLevelType w:val="hybridMultilevel"/>
    <w:tmpl w:val="259AC9DE"/>
    <w:lvl w:ilvl="0" w:tplc="7F4AB4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8" w:hanging="360"/>
      </w:pPr>
    </w:lvl>
    <w:lvl w:ilvl="2" w:tplc="3C0A001B" w:tentative="1">
      <w:start w:val="1"/>
      <w:numFmt w:val="lowerRoman"/>
      <w:lvlText w:val="%3."/>
      <w:lvlJc w:val="right"/>
      <w:pPr>
        <w:ind w:left="2508" w:hanging="180"/>
      </w:pPr>
    </w:lvl>
    <w:lvl w:ilvl="3" w:tplc="3C0A000F" w:tentative="1">
      <w:start w:val="1"/>
      <w:numFmt w:val="decimal"/>
      <w:lvlText w:val="%4."/>
      <w:lvlJc w:val="left"/>
      <w:pPr>
        <w:ind w:left="3228" w:hanging="360"/>
      </w:pPr>
    </w:lvl>
    <w:lvl w:ilvl="4" w:tplc="3C0A0019" w:tentative="1">
      <w:start w:val="1"/>
      <w:numFmt w:val="lowerLetter"/>
      <w:lvlText w:val="%5."/>
      <w:lvlJc w:val="left"/>
      <w:pPr>
        <w:ind w:left="3948" w:hanging="360"/>
      </w:pPr>
    </w:lvl>
    <w:lvl w:ilvl="5" w:tplc="3C0A001B" w:tentative="1">
      <w:start w:val="1"/>
      <w:numFmt w:val="lowerRoman"/>
      <w:lvlText w:val="%6."/>
      <w:lvlJc w:val="right"/>
      <w:pPr>
        <w:ind w:left="4668" w:hanging="180"/>
      </w:pPr>
    </w:lvl>
    <w:lvl w:ilvl="6" w:tplc="3C0A000F" w:tentative="1">
      <w:start w:val="1"/>
      <w:numFmt w:val="decimal"/>
      <w:lvlText w:val="%7."/>
      <w:lvlJc w:val="left"/>
      <w:pPr>
        <w:ind w:left="5388" w:hanging="360"/>
      </w:pPr>
    </w:lvl>
    <w:lvl w:ilvl="7" w:tplc="3C0A0019" w:tentative="1">
      <w:start w:val="1"/>
      <w:numFmt w:val="lowerLetter"/>
      <w:lvlText w:val="%8."/>
      <w:lvlJc w:val="left"/>
      <w:pPr>
        <w:ind w:left="6108" w:hanging="360"/>
      </w:pPr>
    </w:lvl>
    <w:lvl w:ilvl="8" w:tplc="3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7A65B2"/>
    <w:multiLevelType w:val="hybridMultilevel"/>
    <w:tmpl w:val="A9D49E24"/>
    <w:lvl w:ilvl="0" w:tplc="69069026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B5494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4"/>
  </w:num>
  <w:num w:numId="4">
    <w:abstractNumId w:val="2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16"/>
  </w:num>
  <w:num w:numId="11">
    <w:abstractNumId w:val="3"/>
  </w:num>
  <w:num w:numId="12">
    <w:abstractNumId w:val="0"/>
  </w:num>
  <w:num w:numId="13">
    <w:abstractNumId w:val="12"/>
  </w:num>
  <w:num w:numId="14">
    <w:abstractNumId w:val="8"/>
  </w:num>
  <w:num w:numId="15">
    <w:abstractNumId w:val="15"/>
  </w:num>
  <w:num w:numId="16">
    <w:abstractNumId w:val="7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F10"/>
    <w:rsid w:val="000001FE"/>
    <w:rsid w:val="00000C46"/>
    <w:rsid w:val="00002F63"/>
    <w:rsid w:val="00010E7F"/>
    <w:rsid w:val="00012C8F"/>
    <w:rsid w:val="000162B5"/>
    <w:rsid w:val="00022B2A"/>
    <w:rsid w:val="00025202"/>
    <w:rsid w:val="000339E1"/>
    <w:rsid w:val="00036BDD"/>
    <w:rsid w:val="00040A97"/>
    <w:rsid w:val="00041A54"/>
    <w:rsid w:val="00047AD8"/>
    <w:rsid w:val="000503E1"/>
    <w:rsid w:val="000510C7"/>
    <w:rsid w:val="00054BC2"/>
    <w:rsid w:val="00055CBC"/>
    <w:rsid w:val="0006075E"/>
    <w:rsid w:val="00061039"/>
    <w:rsid w:val="00061A93"/>
    <w:rsid w:val="0006328B"/>
    <w:rsid w:val="000867E3"/>
    <w:rsid w:val="00090921"/>
    <w:rsid w:val="0009305D"/>
    <w:rsid w:val="00095CF6"/>
    <w:rsid w:val="000A06E5"/>
    <w:rsid w:val="000A2E90"/>
    <w:rsid w:val="000A2FEA"/>
    <w:rsid w:val="000A521E"/>
    <w:rsid w:val="000B443E"/>
    <w:rsid w:val="000B4ECE"/>
    <w:rsid w:val="000C7CC1"/>
    <w:rsid w:val="000D62D4"/>
    <w:rsid w:val="000E71D8"/>
    <w:rsid w:val="000F655B"/>
    <w:rsid w:val="000F7FC2"/>
    <w:rsid w:val="00100924"/>
    <w:rsid w:val="00100A72"/>
    <w:rsid w:val="00107553"/>
    <w:rsid w:val="00110EAD"/>
    <w:rsid w:val="00120C81"/>
    <w:rsid w:val="00124070"/>
    <w:rsid w:val="00126BCE"/>
    <w:rsid w:val="001276D9"/>
    <w:rsid w:val="00136388"/>
    <w:rsid w:val="001368D4"/>
    <w:rsid w:val="00140EBD"/>
    <w:rsid w:val="0014542B"/>
    <w:rsid w:val="00154379"/>
    <w:rsid w:val="00160445"/>
    <w:rsid w:val="00161E84"/>
    <w:rsid w:val="00162CC2"/>
    <w:rsid w:val="00164D69"/>
    <w:rsid w:val="00165840"/>
    <w:rsid w:val="00176915"/>
    <w:rsid w:val="00177A93"/>
    <w:rsid w:val="00181B11"/>
    <w:rsid w:val="00182040"/>
    <w:rsid w:val="00186D9D"/>
    <w:rsid w:val="0019067A"/>
    <w:rsid w:val="00196F57"/>
    <w:rsid w:val="001A154A"/>
    <w:rsid w:val="001A38F0"/>
    <w:rsid w:val="001A74A1"/>
    <w:rsid w:val="001B2274"/>
    <w:rsid w:val="001C42A4"/>
    <w:rsid w:val="001C5B77"/>
    <w:rsid w:val="001C6E4B"/>
    <w:rsid w:val="001C7360"/>
    <w:rsid w:val="001D40D1"/>
    <w:rsid w:val="001D7ED6"/>
    <w:rsid w:val="001F5618"/>
    <w:rsid w:val="001F6AB8"/>
    <w:rsid w:val="001F7BF9"/>
    <w:rsid w:val="002028C9"/>
    <w:rsid w:val="0020354D"/>
    <w:rsid w:val="00206B64"/>
    <w:rsid w:val="00212BFF"/>
    <w:rsid w:val="00227917"/>
    <w:rsid w:val="00243B12"/>
    <w:rsid w:val="0025412C"/>
    <w:rsid w:val="00263211"/>
    <w:rsid w:val="00263A21"/>
    <w:rsid w:val="00264772"/>
    <w:rsid w:val="00270384"/>
    <w:rsid w:val="0028415B"/>
    <w:rsid w:val="002875FF"/>
    <w:rsid w:val="002957F0"/>
    <w:rsid w:val="00297626"/>
    <w:rsid w:val="002C154F"/>
    <w:rsid w:val="002C39B9"/>
    <w:rsid w:val="002D224B"/>
    <w:rsid w:val="002D2F1E"/>
    <w:rsid w:val="002E1588"/>
    <w:rsid w:val="002F16A5"/>
    <w:rsid w:val="002F6682"/>
    <w:rsid w:val="0030438E"/>
    <w:rsid w:val="003049A0"/>
    <w:rsid w:val="00313742"/>
    <w:rsid w:val="003144C0"/>
    <w:rsid w:val="003163DC"/>
    <w:rsid w:val="003206F0"/>
    <w:rsid w:val="00330CE7"/>
    <w:rsid w:val="0033141A"/>
    <w:rsid w:val="00331EC1"/>
    <w:rsid w:val="003338F0"/>
    <w:rsid w:val="003340D3"/>
    <w:rsid w:val="00334E06"/>
    <w:rsid w:val="00336B3B"/>
    <w:rsid w:val="003378FA"/>
    <w:rsid w:val="003402B7"/>
    <w:rsid w:val="0035449A"/>
    <w:rsid w:val="00362115"/>
    <w:rsid w:val="00370479"/>
    <w:rsid w:val="003746E3"/>
    <w:rsid w:val="003772C4"/>
    <w:rsid w:val="0038052F"/>
    <w:rsid w:val="003832EF"/>
    <w:rsid w:val="00391CD6"/>
    <w:rsid w:val="003B1521"/>
    <w:rsid w:val="003D0DDB"/>
    <w:rsid w:val="003D2BCC"/>
    <w:rsid w:val="003E77CE"/>
    <w:rsid w:val="003F2E43"/>
    <w:rsid w:val="003F33CC"/>
    <w:rsid w:val="003F5BE2"/>
    <w:rsid w:val="003F7014"/>
    <w:rsid w:val="004124C7"/>
    <w:rsid w:val="00413F7E"/>
    <w:rsid w:val="0041679C"/>
    <w:rsid w:val="004168F2"/>
    <w:rsid w:val="00426DE4"/>
    <w:rsid w:val="00430479"/>
    <w:rsid w:val="00433150"/>
    <w:rsid w:val="0043483E"/>
    <w:rsid w:val="004351FA"/>
    <w:rsid w:val="0043535F"/>
    <w:rsid w:val="004412C4"/>
    <w:rsid w:val="00453D3D"/>
    <w:rsid w:val="00460129"/>
    <w:rsid w:val="00460DCF"/>
    <w:rsid w:val="00464E11"/>
    <w:rsid w:val="00466979"/>
    <w:rsid w:val="00471DD5"/>
    <w:rsid w:val="00474B7D"/>
    <w:rsid w:val="004805EC"/>
    <w:rsid w:val="00482A00"/>
    <w:rsid w:val="00482EDC"/>
    <w:rsid w:val="004843C4"/>
    <w:rsid w:val="00485A16"/>
    <w:rsid w:val="00490E00"/>
    <w:rsid w:val="00491F13"/>
    <w:rsid w:val="004A4164"/>
    <w:rsid w:val="004A542E"/>
    <w:rsid w:val="004B067B"/>
    <w:rsid w:val="004B6A42"/>
    <w:rsid w:val="004C1A55"/>
    <w:rsid w:val="004C31DA"/>
    <w:rsid w:val="004C46E2"/>
    <w:rsid w:val="004C4DC9"/>
    <w:rsid w:val="004D1473"/>
    <w:rsid w:val="004D2E02"/>
    <w:rsid w:val="004D36F1"/>
    <w:rsid w:val="004D47A7"/>
    <w:rsid w:val="004D568D"/>
    <w:rsid w:val="004E2CBE"/>
    <w:rsid w:val="004E4F6D"/>
    <w:rsid w:val="004E5B2D"/>
    <w:rsid w:val="004E6580"/>
    <w:rsid w:val="004E6B62"/>
    <w:rsid w:val="004F191F"/>
    <w:rsid w:val="004F5BD4"/>
    <w:rsid w:val="00500A82"/>
    <w:rsid w:val="0050124F"/>
    <w:rsid w:val="00503AE0"/>
    <w:rsid w:val="0050758F"/>
    <w:rsid w:val="00510712"/>
    <w:rsid w:val="00510E47"/>
    <w:rsid w:val="0051667F"/>
    <w:rsid w:val="0051764B"/>
    <w:rsid w:val="00523F17"/>
    <w:rsid w:val="00524D63"/>
    <w:rsid w:val="0053234F"/>
    <w:rsid w:val="00533242"/>
    <w:rsid w:val="00535082"/>
    <w:rsid w:val="00535757"/>
    <w:rsid w:val="005375FD"/>
    <w:rsid w:val="005544C0"/>
    <w:rsid w:val="005569C6"/>
    <w:rsid w:val="0055731A"/>
    <w:rsid w:val="00560ACA"/>
    <w:rsid w:val="005636F3"/>
    <w:rsid w:val="00563E90"/>
    <w:rsid w:val="005732F3"/>
    <w:rsid w:val="00576DFD"/>
    <w:rsid w:val="00577079"/>
    <w:rsid w:val="00581396"/>
    <w:rsid w:val="00586692"/>
    <w:rsid w:val="005948CC"/>
    <w:rsid w:val="00595E1D"/>
    <w:rsid w:val="005A05BF"/>
    <w:rsid w:val="005A6AE7"/>
    <w:rsid w:val="005A6DB9"/>
    <w:rsid w:val="005B10DE"/>
    <w:rsid w:val="005B37A5"/>
    <w:rsid w:val="005C1387"/>
    <w:rsid w:val="005C230A"/>
    <w:rsid w:val="005D0725"/>
    <w:rsid w:val="005D493E"/>
    <w:rsid w:val="005D58EE"/>
    <w:rsid w:val="005D5DBF"/>
    <w:rsid w:val="005D765D"/>
    <w:rsid w:val="005E79DC"/>
    <w:rsid w:val="00611628"/>
    <w:rsid w:val="00623336"/>
    <w:rsid w:val="006239A3"/>
    <w:rsid w:val="006242F4"/>
    <w:rsid w:val="00630902"/>
    <w:rsid w:val="0063145B"/>
    <w:rsid w:val="006348DD"/>
    <w:rsid w:val="00637688"/>
    <w:rsid w:val="006439C1"/>
    <w:rsid w:val="006506FB"/>
    <w:rsid w:val="0065098B"/>
    <w:rsid w:val="00653EE7"/>
    <w:rsid w:val="00657D8E"/>
    <w:rsid w:val="006662B8"/>
    <w:rsid w:val="0067449A"/>
    <w:rsid w:val="00675092"/>
    <w:rsid w:val="00675137"/>
    <w:rsid w:val="0068425B"/>
    <w:rsid w:val="0068671E"/>
    <w:rsid w:val="00693571"/>
    <w:rsid w:val="00696967"/>
    <w:rsid w:val="00696BF1"/>
    <w:rsid w:val="00696C06"/>
    <w:rsid w:val="006A1BE6"/>
    <w:rsid w:val="006A20DA"/>
    <w:rsid w:val="006A56B9"/>
    <w:rsid w:val="006A79B7"/>
    <w:rsid w:val="006A7C5C"/>
    <w:rsid w:val="006B045F"/>
    <w:rsid w:val="006B1AAF"/>
    <w:rsid w:val="006C2EB2"/>
    <w:rsid w:val="006C3DE7"/>
    <w:rsid w:val="006C4D56"/>
    <w:rsid w:val="006C6AE3"/>
    <w:rsid w:val="006C6D2A"/>
    <w:rsid w:val="006D10CE"/>
    <w:rsid w:val="006D1435"/>
    <w:rsid w:val="006E1DC6"/>
    <w:rsid w:val="006E62E8"/>
    <w:rsid w:val="006F6B63"/>
    <w:rsid w:val="006F6F10"/>
    <w:rsid w:val="007066B3"/>
    <w:rsid w:val="007108AF"/>
    <w:rsid w:val="0071094E"/>
    <w:rsid w:val="00713872"/>
    <w:rsid w:val="00714451"/>
    <w:rsid w:val="007208F5"/>
    <w:rsid w:val="007222EB"/>
    <w:rsid w:val="00722F0B"/>
    <w:rsid w:val="007322B0"/>
    <w:rsid w:val="00735B74"/>
    <w:rsid w:val="007465E3"/>
    <w:rsid w:val="00754F80"/>
    <w:rsid w:val="0076321B"/>
    <w:rsid w:val="007669C0"/>
    <w:rsid w:val="00771168"/>
    <w:rsid w:val="007745BC"/>
    <w:rsid w:val="0078268B"/>
    <w:rsid w:val="007835E4"/>
    <w:rsid w:val="0079183D"/>
    <w:rsid w:val="007957AD"/>
    <w:rsid w:val="007A176D"/>
    <w:rsid w:val="007A3399"/>
    <w:rsid w:val="007A352B"/>
    <w:rsid w:val="007A4392"/>
    <w:rsid w:val="007A6E6B"/>
    <w:rsid w:val="007C08A2"/>
    <w:rsid w:val="007C3ADF"/>
    <w:rsid w:val="007C44C5"/>
    <w:rsid w:val="007E35B2"/>
    <w:rsid w:val="007E37AC"/>
    <w:rsid w:val="007F6B35"/>
    <w:rsid w:val="007F765E"/>
    <w:rsid w:val="00800EB0"/>
    <w:rsid w:val="00802115"/>
    <w:rsid w:val="008057A3"/>
    <w:rsid w:val="00816908"/>
    <w:rsid w:val="00817AF7"/>
    <w:rsid w:val="00820D3E"/>
    <w:rsid w:val="008228D5"/>
    <w:rsid w:val="00835F6F"/>
    <w:rsid w:val="00844B55"/>
    <w:rsid w:val="00852E67"/>
    <w:rsid w:val="00863ECD"/>
    <w:rsid w:val="00865699"/>
    <w:rsid w:val="0087174C"/>
    <w:rsid w:val="00872086"/>
    <w:rsid w:val="00875734"/>
    <w:rsid w:val="008823D2"/>
    <w:rsid w:val="00883B2D"/>
    <w:rsid w:val="00890A2B"/>
    <w:rsid w:val="008A607E"/>
    <w:rsid w:val="008B6E1D"/>
    <w:rsid w:val="008B6F58"/>
    <w:rsid w:val="008C1909"/>
    <w:rsid w:val="008D3BAB"/>
    <w:rsid w:val="008D4F41"/>
    <w:rsid w:val="008D783D"/>
    <w:rsid w:val="008E0B5A"/>
    <w:rsid w:val="008F3354"/>
    <w:rsid w:val="008F5686"/>
    <w:rsid w:val="008F7FEC"/>
    <w:rsid w:val="00900E6A"/>
    <w:rsid w:val="0090398E"/>
    <w:rsid w:val="009043A2"/>
    <w:rsid w:val="00904F1E"/>
    <w:rsid w:val="00910186"/>
    <w:rsid w:val="00910C12"/>
    <w:rsid w:val="00922B64"/>
    <w:rsid w:val="00942D3A"/>
    <w:rsid w:val="00953CF4"/>
    <w:rsid w:val="00955FDC"/>
    <w:rsid w:val="009600A9"/>
    <w:rsid w:val="009663B9"/>
    <w:rsid w:val="00970D2D"/>
    <w:rsid w:val="0098066B"/>
    <w:rsid w:val="009B06F7"/>
    <w:rsid w:val="009B5CB6"/>
    <w:rsid w:val="009C1FC0"/>
    <w:rsid w:val="009C5E73"/>
    <w:rsid w:val="009D3382"/>
    <w:rsid w:val="009D4DA9"/>
    <w:rsid w:val="009E3DD4"/>
    <w:rsid w:val="009E5540"/>
    <w:rsid w:val="009F5611"/>
    <w:rsid w:val="00A27A63"/>
    <w:rsid w:val="00A31F10"/>
    <w:rsid w:val="00A32011"/>
    <w:rsid w:val="00A33719"/>
    <w:rsid w:val="00A37DB2"/>
    <w:rsid w:val="00A42177"/>
    <w:rsid w:val="00A52C2D"/>
    <w:rsid w:val="00A62644"/>
    <w:rsid w:val="00A62C75"/>
    <w:rsid w:val="00A7086A"/>
    <w:rsid w:val="00A7163C"/>
    <w:rsid w:val="00A8253A"/>
    <w:rsid w:val="00AB40EA"/>
    <w:rsid w:val="00AB79CB"/>
    <w:rsid w:val="00AC5BDB"/>
    <w:rsid w:val="00AD0CF8"/>
    <w:rsid w:val="00AE1CF7"/>
    <w:rsid w:val="00AE312F"/>
    <w:rsid w:val="00AE56C5"/>
    <w:rsid w:val="00AE6614"/>
    <w:rsid w:val="00AE7BD3"/>
    <w:rsid w:val="00AF2A25"/>
    <w:rsid w:val="00B03B00"/>
    <w:rsid w:val="00B04685"/>
    <w:rsid w:val="00B0532A"/>
    <w:rsid w:val="00B05AD5"/>
    <w:rsid w:val="00B10857"/>
    <w:rsid w:val="00B20058"/>
    <w:rsid w:val="00B22ADD"/>
    <w:rsid w:val="00B27179"/>
    <w:rsid w:val="00B30454"/>
    <w:rsid w:val="00B30537"/>
    <w:rsid w:val="00B34913"/>
    <w:rsid w:val="00B464AC"/>
    <w:rsid w:val="00B500A7"/>
    <w:rsid w:val="00B540B6"/>
    <w:rsid w:val="00B56499"/>
    <w:rsid w:val="00B638A7"/>
    <w:rsid w:val="00B73AB1"/>
    <w:rsid w:val="00B84732"/>
    <w:rsid w:val="00B9049B"/>
    <w:rsid w:val="00B91001"/>
    <w:rsid w:val="00BA1309"/>
    <w:rsid w:val="00BB2AA6"/>
    <w:rsid w:val="00BB6069"/>
    <w:rsid w:val="00BC3275"/>
    <w:rsid w:val="00BD03C1"/>
    <w:rsid w:val="00BD09F6"/>
    <w:rsid w:val="00BD3540"/>
    <w:rsid w:val="00BD393A"/>
    <w:rsid w:val="00BD6446"/>
    <w:rsid w:val="00BE3BA0"/>
    <w:rsid w:val="00BE3BFD"/>
    <w:rsid w:val="00BF6546"/>
    <w:rsid w:val="00BF6D5F"/>
    <w:rsid w:val="00C02E12"/>
    <w:rsid w:val="00C15E53"/>
    <w:rsid w:val="00C16263"/>
    <w:rsid w:val="00C20396"/>
    <w:rsid w:val="00C22637"/>
    <w:rsid w:val="00C309B4"/>
    <w:rsid w:val="00C32DBA"/>
    <w:rsid w:val="00C43251"/>
    <w:rsid w:val="00C45CD9"/>
    <w:rsid w:val="00C55806"/>
    <w:rsid w:val="00C640BE"/>
    <w:rsid w:val="00C662F7"/>
    <w:rsid w:val="00C66DEE"/>
    <w:rsid w:val="00C72B08"/>
    <w:rsid w:val="00C761C4"/>
    <w:rsid w:val="00C8187E"/>
    <w:rsid w:val="00C831BB"/>
    <w:rsid w:val="00C84DAB"/>
    <w:rsid w:val="00C8685B"/>
    <w:rsid w:val="00C954FE"/>
    <w:rsid w:val="00C962FF"/>
    <w:rsid w:val="00C973CD"/>
    <w:rsid w:val="00CA1D94"/>
    <w:rsid w:val="00CA45AA"/>
    <w:rsid w:val="00CA5768"/>
    <w:rsid w:val="00CA5FA6"/>
    <w:rsid w:val="00CA78E4"/>
    <w:rsid w:val="00CB0294"/>
    <w:rsid w:val="00CC2506"/>
    <w:rsid w:val="00CE5FA4"/>
    <w:rsid w:val="00CF363A"/>
    <w:rsid w:val="00D01DFB"/>
    <w:rsid w:val="00D054DD"/>
    <w:rsid w:val="00D16652"/>
    <w:rsid w:val="00D22CC7"/>
    <w:rsid w:val="00D23972"/>
    <w:rsid w:val="00D25C47"/>
    <w:rsid w:val="00D2601A"/>
    <w:rsid w:val="00D302B5"/>
    <w:rsid w:val="00D32182"/>
    <w:rsid w:val="00D36AAA"/>
    <w:rsid w:val="00D400A0"/>
    <w:rsid w:val="00D41749"/>
    <w:rsid w:val="00D454FD"/>
    <w:rsid w:val="00D46CAD"/>
    <w:rsid w:val="00D56DFE"/>
    <w:rsid w:val="00D636CF"/>
    <w:rsid w:val="00D63AC6"/>
    <w:rsid w:val="00D6641E"/>
    <w:rsid w:val="00D67DE6"/>
    <w:rsid w:val="00D77762"/>
    <w:rsid w:val="00D80C3D"/>
    <w:rsid w:val="00D8164F"/>
    <w:rsid w:val="00D81792"/>
    <w:rsid w:val="00D836A9"/>
    <w:rsid w:val="00D85E83"/>
    <w:rsid w:val="00D87BE5"/>
    <w:rsid w:val="00D87F0D"/>
    <w:rsid w:val="00D95B2D"/>
    <w:rsid w:val="00DA197B"/>
    <w:rsid w:val="00DA275D"/>
    <w:rsid w:val="00DA52D9"/>
    <w:rsid w:val="00DA74ED"/>
    <w:rsid w:val="00DB03F1"/>
    <w:rsid w:val="00DB58C4"/>
    <w:rsid w:val="00DB7FEA"/>
    <w:rsid w:val="00DC00F4"/>
    <w:rsid w:val="00DC5A0A"/>
    <w:rsid w:val="00DD25A7"/>
    <w:rsid w:val="00DD42EA"/>
    <w:rsid w:val="00DD4749"/>
    <w:rsid w:val="00DD5603"/>
    <w:rsid w:val="00DD7D5E"/>
    <w:rsid w:val="00DF182E"/>
    <w:rsid w:val="00DF34C6"/>
    <w:rsid w:val="00DF3FD3"/>
    <w:rsid w:val="00E00891"/>
    <w:rsid w:val="00E01D26"/>
    <w:rsid w:val="00E0417B"/>
    <w:rsid w:val="00E070F6"/>
    <w:rsid w:val="00E07F7F"/>
    <w:rsid w:val="00E1055D"/>
    <w:rsid w:val="00E3030E"/>
    <w:rsid w:val="00E35C30"/>
    <w:rsid w:val="00E37AE1"/>
    <w:rsid w:val="00E43B54"/>
    <w:rsid w:val="00E46E78"/>
    <w:rsid w:val="00E47003"/>
    <w:rsid w:val="00E57242"/>
    <w:rsid w:val="00E61ED7"/>
    <w:rsid w:val="00E6248A"/>
    <w:rsid w:val="00E63B88"/>
    <w:rsid w:val="00E707BF"/>
    <w:rsid w:val="00E73C95"/>
    <w:rsid w:val="00E73DA5"/>
    <w:rsid w:val="00E80313"/>
    <w:rsid w:val="00E90EB4"/>
    <w:rsid w:val="00E94F68"/>
    <w:rsid w:val="00E97860"/>
    <w:rsid w:val="00EA0D66"/>
    <w:rsid w:val="00EA663D"/>
    <w:rsid w:val="00EB33DB"/>
    <w:rsid w:val="00EB379D"/>
    <w:rsid w:val="00EB4F3C"/>
    <w:rsid w:val="00EB66CC"/>
    <w:rsid w:val="00EC0C2E"/>
    <w:rsid w:val="00EC4AF9"/>
    <w:rsid w:val="00EC60E5"/>
    <w:rsid w:val="00EC6D3D"/>
    <w:rsid w:val="00ED1D8F"/>
    <w:rsid w:val="00ED1E29"/>
    <w:rsid w:val="00ED4C40"/>
    <w:rsid w:val="00EE1272"/>
    <w:rsid w:val="00EE13F3"/>
    <w:rsid w:val="00EE217F"/>
    <w:rsid w:val="00EE22A3"/>
    <w:rsid w:val="00EE360E"/>
    <w:rsid w:val="00EE53D6"/>
    <w:rsid w:val="00EE6806"/>
    <w:rsid w:val="00EE79BD"/>
    <w:rsid w:val="00EF2872"/>
    <w:rsid w:val="00EF46D8"/>
    <w:rsid w:val="00EF7259"/>
    <w:rsid w:val="00F01E8D"/>
    <w:rsid w:val="00F14AFE"/>
    <w:rsid w:val="00F21762"/>
    <w:rsid w:val="00F251A0"/>
    <w:rsid w:val="00F321A3"/>
    <w:rsid w:val="00F3436E"/>
    <w:rsid w:val="00F34965"/>
    <w:rsid w:val="00F37EE7"/>
    <w:rsid w:val="00F4674F"/>
    <w:rsid w:val="00F5511D"/>
    <w:rsid w:val="00F55635"/>
    <w:rsid w:val="00F579E7"/>
    <w:rsid w:val="00F64A72"/>
    <w:rsid w:val="00F72BD6"/>
    <w:rsid w:val="00F74CA9"/>
    <w:rsid w:val="00F76073"/>
    <w:rsid w:val="00F854F1"/>
    <w:rsid w:val="00F85844"/>
    <w:rsid w:val="00F87006"/>
    <w:rsid w:val="00F9178C"/>
    <w:rsid w:val="00F91DEB"/>
    <w:rsid w:val="00F9685B"/>
    <w:rsid w:val="00FA1A41"/>
    <w:rsid w:val="00FA20EA"/>
    <w:rsid w:val="00FA2160"/>
    <w:rsid w:val="00FB0933"/>
    <w:rsid w:val="00FB569A"/>
    <w:rsid w:val="00FB6501"/>
    <w:rsid w:val="00FC01B0"/>
    <w:rsid w:val="00FC10BD"/>
    <w:rsid w:val="00FC360B"/>
    <w:rsid w:val="00FC5904"/>
    <w:rsid w:val="00FE5A0F"/>
    <w:rsid w:val="00FF0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FCC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ctas%20de%20Entrega%202017\Plantilla%20SEN%20-%20A4%20vertical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3023D-12BE-493A-8BC2-BC74E051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SEN - A4 vertical</Template>
  <TotalTime>215</TotalTime>
  <Pages>1</Pages>
  <Words>390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InformaticaJV</dc:creator>
  <cp:lastModifiedBy>DELL</cp:lastModifiedBy>
  <cp:revision>27</cp:revision>
  <cp:lastPrinted>2024-08-30T22:08:00Z</cp:lastPrinted>
  <dcterms:created xsi:type="dcterms:W3CDTF">2024-01-10T11:49:00Z</dcterms:created>
  <dcterms:modified xsi:type="dcterms:W3CDTF">2024-11-26T20:43:00Z</dcterms:modified>
</cp:coreProperties>
</file>