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556CB" w14:textId="77777777" w:rsidR="000B79FD" w:rsidRPr="000B79FD" w:rsidRDefault="000B79FD" w:rsidP="000B7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ind w:left="426"/>
        <w:jc w:val="center"/>
        <w:rPr>
          <w:rFonts w:eastAsia="Times New Roman" w:cs="Times New Roman"/>
          <w:color w:val="FFFFFF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t>FORMULARIO Nº 3</w:t>
      </w:r>
      <w:r w:rsidRPr="000B79FD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fldChar w:fldCharType="begin"/>
      </w:r>
      <w:r w:rsidRPr="000B79FD">
        <w:rPr>
          <w:rFonts w:eastAsia="Times New Roman" w:cs="Times New Roman"/>
          <w:sz w:val="24"/>
          <w:szCs w:val="24"/>
          <w:lang w:val="es-ES" w:eastAsia="es-ES"/>
        </w:rPr>
        <w:instrText>xe "</w:instrText>
      </w:r>
      <w:r w:rsidRPr="000B79FD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instrText>FORMULARIO Nº 3</w:instrTex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instrText>"</w:instrText>
      </w:r>
      <w:r w:rsidRPr="000B79FD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fldChar w:fldCharType="end"/>
      </w:r>
    </w:p>
    <w:p w14:paraId="245FA3E2" w14:textId="77777777" w:rsidR="000B79FD" w:rsidRPr="000B79FD" w:rsidRDefault="000B79FD" w:rsidP="000B79FD">
      <w:pPr>
        <w:keepNext/>
        <w:spacing w:before="240" w:after="60" w:line="240" w:lineRule="auto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</w:pPr>
      <w:bookmarkStart w:id="0" w:name="_Toc290231660"/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t>Formulario de Oferta</w:t>
      </w:r>
      <w:bookmarkEnd w:id="0"/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fldChar w:fldCharType="begin"/>
      </w:r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instrText>xe "</w:instrText>
      </w:r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instrText>Formulario de Oferta</w:instrText>
      </w:r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instrText>"</w:instrText>
      </w:r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fldChar w:fldCharType="end"/>
      </w:r>
    </w:p>
    <w:p w14:paraId="041ECB6E" w14:textId="381B8AE6" w:rsidR="000B79FD" w:rsidRPr="000B79FD" w:rsidRDefault="000B79FD" w:rsidP="000B79FD">
      <w:pPr>
        <w:tabs>
          <w:tab w:val="right" w:pos="9720"/>
        </w:tabs>
        <w:spacing w:after="240" w:line="240" w:lineRule="auto"/>
        <w:ind w:left="5760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Fecha: </w:t>
      </w:r>
      <w:r w:rsidR="00EF2FDD" w:rsidRPr="006046CB">
        <w:t>[__________________________]</w:t>
      </w:r>
    </w:p>
    <w:p w14:paraId="2C6EE286" w14:textId="471F5EC8" w:rsidR="000B79FD" w:rsidRPr="000B79FD" w:rsidRDefault="000B79FD" w:rsidP="000B79FD">
      <w:pPr>
        <w:tabs>
          <w:tab w:val="right" w:pos="9720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>Proceso de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 </w:t>
      </w:r>
      <w:r w:rsidR="00B52413" w:rsidRPr="00B52413">
        <w:rPr>
          <w:rFonts w:eastAsia="Times New Roman" w:cs="Times New Roman"/>
          <w:sz w:val="24"/>
          <w:szCs w:val="24"/>
          <w:lang w:eastAsia="es-ES"/>
        </w:rPr>
        <w:t xml:space="preserve">Contratación vía Excepción </w:t>
      </w:r>
      <w:r w:rsidR="00B52413" w:rsidRPr="00B52413">
        <w:rPr>
          <w:rFonts w:eastAsia="Times New Roman" w:cs="Times New Roman"/>
          <w:iCs/>
          <w:sz w:val="24"/>
          <w:szCs w:val="24"/>
          <w:lang w:val="es-MX" w:eastAsia="es-ES"/>
        </w:rPr>
        <w:t>CVE</w:t>
      </w:r>
      <w:r w:rsidR="00B52413">
        <w:rPr>
          <w:rFonts w:eastAsia="Times New Roman" w:cs="Times New Roman"/>
          <w:iCs/>
          <w:sz w:val="24"/>
          <w:szCs w:val="24"/>
          <w:lang w:val="es-MX" w:eastAsia="es-ES"/>
        </w:rPr>
        <w:t xml:space="preserve"> N° 01</w:t>
      </w:r>
      <w:r w:rsidR="0007035D">
        <w:rPr>
          <w:rFonts w:eastAsia="Times New Roman" w:cs="Times New Roman"/>
          <w:iCs/>
          <w:sz w:val="24"/>
          <w:szCs w:val="24"/>
          <w:lang w:val="es-MX" w:eastAsia="es-ES"/>
        </w:rPr>
        <w:t xml:space="preserve"> con aviso de</w:t>
      </w:r>
      <w:r w:rsidR="00B52413" w:rsidRPr="00B52413">
        <w:rPr>
          <w:rFonts w:eastAsia="Times New Roman" w:cs="Times New Roman"/>
          <w:iCs/>
          <w:sz w:val="24"/>
          <w:szCs w:val="24"/>
          <w:lang w:val="es-MX" w:eastAsia="es-ES"/>
        </w:rPr>
        <w:t xml:space="preserve"> Intención </w:t>
      </w:r>
      <w:r w:rsidR="0007035D">
        <w:rPr>
          <w:rFonts w:eastAsia="Times New Roman" w:cs="Times New Roman"/>
          <w:iCs/>
          <w:sz w:val="24"/>
          <w:szCs w:val="24"/>
          <w:lang w:val="es-MX" w:eastAsia="es-ES"/>
        </w:rPr>
        <w:t xml:space="preserve">de compra </w:t>
      </w:r>
      <w:r w:rsidR="00B52413" w:rsidRPr="00B52413">
        <w:rPr>
          <w:rFonts w:eastAsia="Times New Roman" w:cs="Times New Roman"/>
          <w:iCs/>
          <w:sz w:val="24"/>
          <w:szCs w:val="24"/>
          <w:lang w:val="es-MX" w:eastAsia="es-ES"/>
        </w:rPr>
        <w:t>2024</w:t>
      </w:r>
      <w:r w:rsidR="00B52413" w:rsidRPr="00B52413">
        <w:rPr>
          <w:rFonts w:eastAsia="Times New Roman" w:cs="Times New Roman"/>
          <w:iCs/>
          <w:sz w:val="24"/>
          <w:szCs w:val="24"/>
          <w:lang w:eastAsia="es-ES"/>
        </w:rPr>
        <w:t xml:space="preserve"> </w:t>
      </w:r>
      <w:r w:rsidR="0007035D">
        <w:rPr>
          <w:rFonts w:eastAsia="Times New Roman" w:cs="Times New Roman"/>
          <w:iCs/>
          <w:sz w:val="24"/>
          <w:szCs w:val="24"/>
          <w:lang w:eastAsia="es-ES"/>
        </w:rPr>
        <w:t>“</w:t>
      </w:r>
      <w:r w:rsidR="00B52413" w:rsidRPr="00B52413">
        <w:rPr>
          <w:rFonts w:eastAsia="Times New Roman" w:cs="Times New Roman"/>
          <w:iCs/>
          <w:sz w:val="24"/>
          <w:szCs w:val="24"/>
          <w:lang w:eastAsia="es-ES"/>
        </w:rPr>
        <w:t>Contratación de seguro vehicular de transportes institucionales por ciento veinte (120) días</w:t>
      </w:r>
      <w:r w:rsidR="0007035D">
        <w:rPr>
          <w:rFonts w:eastAsia="Times New Roman" w:cs="Times New Roman"/>
          <w:iCs/>
          <w:sz w:val="24"/>
          <w:szCs w:val="24"/>
          <w:lang w:eastAsia="es-ES"/>
        </w:rPr>
        <w:t>”</w:t>
      </w:r>
      <w:r w:rsidRPr="000B79FD">
        <w:rPr>
          <w:rFonts w:eastAsia="Times New Roman" w:cs="Times New Roman"/>
          <w:iCs/>
          <w:sz w:val="24"/>
          <w:szCs w:val="24"/>
          <w:lang w:val="es-MX" w:eastAsia="es-ES"/>
        </w:rPr>
        <w:t xml:space="preserve">. </w:t>
      </w:r>
      <w:r w:rsidR="003C7031">
        <w:rPr>
          <w:rFonts w:eastAsia="Times New Roman" w:cs="Times New Roman"/>
          <w:iCs/>
          <w:sz w:val="24"/>
          <w:szCs w:val="24"/>
          <w:lang w:val="es-MX" w:eastAsia="es-ES"/>
        </w:rPr>
        <w:t xml:space="preserve"> </w:t>
      </w:r>
      <w:r w:rsidR="00B52413">
        <w:rPr>
          <w:rFonts w:eastAsia="Times New Roman" w:cs="Times New Roman"/>
          <w:iCs/>
          <w:sz w:val="24"/>
          <w:szCs w:val="24"/>
          <w:lang w:val="es-MX" w:eastAsia="es-ES"/>
        </w:rPr>
        <w:t xml:space="preserve"> 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ab/>
      </w:r>
    </w:p>
    <w:p w14:paraId="34F504EC" w14:textId="77777777" w:rsidR="000B79FD" w:rsidRPr="000B79FD" w:rsidRDefault="000B79FD" w:rsidP="000B79FD">
      <w:pPr>
        <w:tabs>
          <w:tab w:val="right" w:pos="9720"/>
        </w:tabs>
        <w:spacing w:after="0" w:line="240" w:lineRule="auto"/>
        <w:ind w:left="5760"/>
        <w:rPr>
          <w:rFonts w:eastAsia="Times New Roman" w:cs="Times New Roman"/>
          <w:sz w:val="24"/>
          <w:szCs w:val="24"/>
          <w:lang w:val="es-ES" w:eastAsia="es-ES"/>
        </w:rPr>
      </w:pPr>
    </w:p>
    <w:p w14:paraId="36CAAE32" w14:textId="77777777" w:rsidR="000B79FD" w:rsidRPr="000B79FD" w:rsidRDefault="000B79FD" w:rsidP="0007035D">
      <w:pPr>
        <w:spacing w:line="240" w:lineRule="auto"/>
        <w:outlineLvl w:val="0"/>
        <w:rPr>
          <w:rFonts w:eastAsia="Times New Roman" w:cs="Times New Roman"/>
          <w:sz w:val="24"/>
          <w:szCs w:val="24"/>
          <w:lang w:eastAsia="es-ES"/>
        </w:rPr>
      </w:pPr>
      <w:bookmarkStart w:id="1" w:name="_Toc290231661"/>
      <w:r w:rsidRPr="000B79FD">
        <w:rPr>
          <w:rFonts w:eastAsia="Times New Roman" w:cs="Times New Roman"/>
          <w:sz w:val="24"/>
          <w:szCs w:val="24"/>
          <w:lang w:eastAsia="es-ES"/>
        </w:rPr>
        <w:t xml:space="preserve">A: </w:t>
      </w:r>
      <w:r w:rsidRPr="000B79FD">
        <w:rPr>
          <w:rFonts w:ascii="Calibri" w:eastAsia="Calibri" w:hAnsi="Calibri" w:cs="Calibri"/>
          <w:lang w:val="es-ES" w:eastAsia="en-US"/>
        </w:rPr>
        <w:t xml:space="preserve">Secretaría 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>de Emergencia Nacional - Presidencia de la República.</w:t>
      </w:r>
      <w:r w:rsidRPr="000B79FD">
        <w:rPr>
          <w:rFonts w:eastAsia="Times New Roman" w:cs="Times New Roman"/>
          <w:sz w:val="24"/>
          <w:szCs w:val="24"/>
          <w:lang w:eastAsia="es-ES"/>
        </w:rPr>
        <w:t xml:space="preserve"> </w:t>
      </w:r>
      <w:bookmarkEnd w:id="1"/>
      <w:r w:rsidRPr="000B79FD">
        <w:rPr>
          <w:rFonts w:eastAsia="Times New Roman" w:cs="Times New Roman"/>
          <w:sz w:val="24"/>
          <w:szCs w:val="24"/>
          <w:lang w:eastAsia="es-ES"/>
        </w:rPr>
        <w:t>Fulgencio R. Moreno y Parapití. Asunción, Paraguay.</w:t>
      </w:r>
    </w:p>
    <w:p w14:paraId="70EE4476" w14:textId="77777777" w:rsidR="000B79FD" w:rsidRPr="000B79FD" w:rsidRDefault="000B79FD" w:rsidP="0007035D">
      <w:pPr>
        <w:spacing w:line="240" w:lineRule="auto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>Nosotros, los suscritos, declaramos que:</w:t>
      </w:r>
      <w:bookmarkStart w:id="2" w:name="_GoBack"/>
      <w:bookmarkEnd w:id="2"/>
    </w:p>
    <w:p w14:paraId="52AFF8B3" w14:textId="77777777" w:rsidR="000B79FD" w:rsidRPr="000B79FD" w:rsidRDefault="000B79FD" w:rsidP="000B79FD">
      <w:pPr>
        <w:numPr>
          <w:ilvl w:val="0"/>
          <w:numId w:val="19"/>
        </w:numPr>
        <w:spacing w:after="240" w:line="240" w:lineRule="auto"/>
        <w:rPr>
          <w:rFonts w:eastAsia="Times New Roman" w:cstheme="minorHAnsi"/>
          <w:b/>
          <w:sz w:val="24"/>
          <w:szCs w:val="24"/>
          <w:lang w:val="es-ES_tradnl" w:eastAsia="en-US"/>
        </w:rPr>
      </w:pPr>
      <w:r w:rsidRPr="000B79FD">
        <w:rPr>
          <w:rFonts w:eastAsia="Times New Roman" w:cstheme="minorHAnsi"/>
          <w:sz w:val="24"/>
          <w:szCs w:val="24"/>
          <w:lang w:val="es-ES_tradnl" w:eastAsia="en-US"/>
        </w:rPr>
        <w:t>Nuestros datos son los siguientes:</w:t>
      </w:r>
    </w:p>
    <w:p w14:paraId="3331F997" w14:textId="77777777" w:rsidR="00EF2FDD" w:rsidRPr="00AA691C" w:rsidRDefault="00EF2FDD" w:rsidP="00605D08">
      <w:pPr>
        <w:spacing w:after="0"/>
        <w:ind w:firstLine="360"/>
        <w:rPr>
          <w:rFonts w:cstheme="minorHAnsi"/>
        </w:rPr>
      </w:pPr>
      <w:r w:rsidRPr="00AA691C">
        <w:rPr>
          <w:rFonts w:cstheme="minorHAnsi"/>
        </w:rPr>
        <w:t>Nombre o razón social: ___________________________________________________</w:t>
      </w:r>
    </w:p>
    <w:p w14:paraId="1F40DEB0" w14:textId="77777777" w:rsidR="00EF2FDD" w:rsidRPr="00AA691C" w:rsidRDefault="00EF2FDD" w:rsidP="00605D08">
      <w:pPr>
        <w:spacing w:after="0"/>
        <w:ind w:firstLine="360"/>
        <w:rPr>
          <w:rFonts w:cstheme="minorHAnsi"/>
        </w:rPr>
      </w:pPr>
      <w:r w:rsidRPr="00AA691C">
        <w:rPr>
          <w:rFonts w:cstheme="minorHAnsi"/>
        </w:rPr>
        <w:t>RUC: _________________________________________________________________</w:t>
      </w:r>
    </w:p>
    <w:p w14:paraId="16ABCEB2" w14:textId="77777777" w:rsidR="00EF2FDD" w:rsidRPr="00AA691C" w:rsidRDefault="00EF2FDD" w:rsidP="00605D08">
      <w:pPr>
        <w:spacing w:after="0"/>
        <w:ind w:firstLine="360"/>
        <w:rPr>
          <w:rFonts w:cstheme="minorHAnsi"/>
        </w:rPr>
      </w:pPr>
      <w:r w:rsidRPr="00AA691C">
        <w:rPr>
          <w:rFonts w:cstheme="minorHAnsi"/>
        </w:rPr>
        <w:t>Dirección: _____________________________________________________________</w:t>
      </w:r>
    </w:p>
    <w:p w14:paraId="58254473" w14:textId="77777777" w:rsidR="00EF2FDD" w:rsidRPr="00AA691C" w:rsidRDefault="00EF2FDD" w:rsidP="00605D08">
      <w:pPr>
        <w:spacing w:after="0"/>
        <w:ind w:firstLine="360"/>
        <w:rPr>
          <w:rFonts w:cstheme="minorHAnsi"/>
        </w:rPr>
      </w:pPr>
      <w:r w:rsidRPr="00AA691C">
        <w:rPr>
          <w:rFonts w:cstheme="minorHAnsi"/>
        </w:rPr>
        <w:t>Números de teléfono: ____________________________________________________</w:t>
      </w:r>
    </w:p>
    <w:p w14:paraId="28BFDC0D" w14:textId="77777777" w:rsidR="00EF2FDD" w:rsidRPr="00AA691C" w:rsidRDefault="00EF2FDD" w:rsidP="00EF2FDD">
      <w:pPr>
        <w:spacing w:after="240"/>
        <w:ind w:firstLine="360"/>
        <w:rPr>
          <w:rFonts w:cstheme="minorHAnsi"/>
        </w:rPr>
      </w:pPr>
      <w:r w:rsidRPr="00AA691C">
        <w:rPr>
          <w:rFonts w:cstheme="minorHAnsi"/>
        </w:rPr>
        <w:t>Dirección de correo electrónico: ____________________________________________</w:t>
      </w:r>
    </w:p>
    <w:p w14:paraId="4A686168" w14:textId="77777777" w:rsidR="000B79FD" w:rsidRPr="000B79FD" w:rsidRDefault="000B79FD" w:rsidP="000B79FD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val="es-ES" w:eastAsia="es-ES"/>
        </w:rPr>
      </w:pPr>
      <w:r w:rsidRPr="000B79FD">
        <w:rPr>
          <w:rFonts w:eastAsia="Times New Roman" w:cstheme="minorHAnsi"/>
          <w:sz w:val="24"/>
          <w:szCs w:val="24"/>
          <w:lang w:val="es-ES" w:eastAsia="es-ES"/>
        </w:rPr>
        <w:t>Reconocemos que la dirección de correo electrónico declarada, será el medio para la recepción de las comunicaciones, notificaciones, aclaraciones y consultas que la convocante realice durante la evaluación de ofertas, como consecuencia de los actos administrativos que resuelvan la contratación y las que se requieran para la suscripción de los contratos.</w:t>
      </w:r>
    </w:p>
    <w:p w14:paraId="216DA3C8" w14:textId="77777777" w:rsidR="000B79FD" w:rsidRPr="000B79FD" w:rsidRDefault="000B79FD" w:rsidP="000B79FD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val="es-ES" w:eastAsia="es-ES"/>
        </w:rPr>
      </w:pPr>
    </w:p>
    <w:p w14:paraId="0630F0B3" w14:textId="77777777" w:rsidR="000B79FD" w:rsidRPr="000B79FD" w:rsidRDefault="000B79FD" w:rsidP="000B79FD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val="es-ES" w:eastAsia="es-ES"/>
        </w:rPr>
      </w:pPr>
      <w:r w:rsidRPr="000B79FD">
        <w:rPr>
          <w:rFonts w:eastAsia="Times New Roman" w:cstheme="minorHAnsi"/>
          <w:sz w:val="24"/>
          <w:szCs w:val="24"/>
          <w:lang w:val="es-ES_tradnl" w:eastAsia="en-US"/>
        </w:rPr>
        <w:t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</w:t>
      </w:r>
    </w:p>
    <w:p w14:paraId="1E8EA99E" w14:textId="77777777" w:rsidR="000B79FD" w:rsidRPr="000B79FD" w:rsidRDefault="000B79FD" w:rsidP="000B79FD">
      <w:pPr>
        <w:tabs>
          <w:tab w:val="center" w:pos="4320"/>
          <w:tab w:val="right" w:pos="8640"/>
        </w:tabs>
        <w:spacing w:after="0" w:line="240" w:lineRule="auto"/>
        <w:rPr>
          <w:rFonts w:eastAsia="Times New Roman" w:cs="Times New Roman"/>
          <w:sz w:val="24"/>
          <w:szCs w:val="24"/>
          <w:lang w:val="es-ES_tradnl" w:eastAsia="en-US"/>
        </w:rPr>
      </w:pPr>
    </w:p>
    <w:p w14:paraId="620DDAC7" w14:textId="58AEEFA3"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Hemos examinado y no tenemos objeción alguna a los Documentos de Licitación, incluyendo las Instrucciones a los Oferentes y las Condiciones Generales del Contrato para </w:t>
      </w:r>
      <w:r w:rsidR="00EF2FDD" w:rsidRPr="00311763">
        <w:rPr>
          <w:rFonts w:eastAsia="Times New Roman" w:cs="Times New Roman"/>
          <w:sz w:val="24"/>
          <w:szCs w:val="24"/>
          <w:lang w:val="es-ES" w:eastAsia="es-ES"/>
        </w:rPr>
        <w:t>la</w:t>
      </w:r>
      <w:r w:rsidR="00EF2FDD" w:rsidRPr="00EF2FDD">
        <w:rPr>
          <w:rFonts w:eastAsia="Times New Roman" w:cs="Times New Roman"/>
          <w:b/>
          <w:sz w:val="24"/>
          <w:szCs w:val="24"/>
          <w:lang w:val="es-ES" w:eastAsia="es-ES"/>
        </w:rPr>
        <w:t xml:space="preserve"> </w:t>
      </w:r>
      <w:r w:rsidR="00B52413" w:rsidRPr="00B52413">
        <w:rPr>
          <w:rFonts w:eastAsia="Times New Roman" w:cs="Times New Roman"/>
          <w:b/>
          <w:sz w:val="24"/>
          <w:szCs w:val="24"/>
          <w:lang w:eastAsia="es-ES"/>
        </w:rPr>
        <w:t xml:space="preserve">Contratación vía Excepción </w:t>
      </w:r>
      <w:r w:rsidR="00B52413" w:rsidRPr="00B52413">
        <w:rPr>
          <w:rFonts w:eastAsia="Times New Roman" w:cs="Times New Roman"/>
          <w:b/>
          <w:iCs/>
          <w:sz w:val="24"/>
          <w:szCs w:val="24"/>
          <w:lang w:val="es-MX" w:eastAsia="es-ES"/>
        </w:rPr>
        <w:t>CVE</w:t>
      </w:r>
      <w:r w:rsidR="00B52413">
        <w:rPr>
          <w:rFonts w:eastAsia="Times New Roman" w:cs="Times New Roman"/>
          <w:b/>
          <w:iCs/>
          <w:sz w:val="24"/>
          <w:szCs w:val="24"/>
          <w:lang w:val="es-MX" w:eastAsia="es-ES"/>
        </w:rPr>
        <w:t xml:space="preserve"> N° 01</w:t>
      </w:r>
      <w:r w:rsidR="0007035D">
        <w:rPr>
          <w:rFonts w:eastAsia="Times New Roman" w:cs="Times New Roman"/>
          <w:b/>
          <w:iCs/>
          <w:sz w:val="24"/>
          <w:szCs w:val="24"/>
          <w:lang w:val="es-MX" w:eastAsia="es-ES"/>
        </w:rPr>
        <w:t xml:space="preserve"> con aviso de</w:t>
      </w:r>
      <w:r w:rsidR="00B52413" w:rsidRPr="00B52413">
        <w:rPr>
          <w:rFonts w:eastAsia="Times New Roman" w:cs="Times New Roman"/>
          <w:b/>
          <w:iCs/>
          <w:sz w:val="24"/>
          <w:szCs w:val="24"/>
          <w:lang w:val="es-MX" w:eastAsia="es-ES"/>
        </w:rPr>
        <w:t xml:space="preserve"> Intención </w:t>
      </w:r>
      <w:r w:rsidR="0007035D">
        <w:rPr>
          <w:rFonts w:eastAsia="Times New Roman" w:cs="Times New Roman"/>
          <w:b/>
          <w:iCs/>
          <w:sz w:val="24"/>
          <w:szCs w:val="24"/>
          <w:lang w:val="es-MX" w:eastAsia="es-ES"/>
        </w:rPr>
        <w:t xml:space="preserve">de compra </w:t>
      </w:r>
      <w:r w:rsidR="00B52413" w:rsidRPr="00B52413">
        <w:rPr>
          <w:rFonts w:eastAsia="Times New Roman" w:cs="Times New Roman"/>
          <w:b/>
          <w:iCs/>
          <w:sz w:val="24"/>
          <w:szCs w:val="24"/>
          <w:lang w:val="es-MX" w:eastAsia="es-ES"/>
        </w:rPr>
        <w:t>2024</w:t>
      </w:r>
      <w:r w:rsidR="00B52413" w:rsidRPr="00B52413">
        <w:rPr>
          <w:rFonts w:eastAsia="Times New Roman" w:cs="Times New Roman"/>
          <w:b/>
          <w:iCs/>
          <w:sz w:val="24"/>
          <w:szCs w:val="24"/>
          <w:lang w:eastAsia="es-ES"/>
        </w:rPr>
        <w:t xml:space="preserve"> </w:t>
      </w:r>
      <w:r w:rsidR="0007035D">
        <w:rPr>
          <w:rFonts w:eastAsia="Times New Roman" w:cs="Times New Roman"/>
          <w:b/>
          <w:iCs/>
          <w:sz w:val="24"/>
          <w:szCs w:val="24"/>
          <w:lang w:eastAsia="es-ES"/>
        </w:rPr>
        <w:t>“</w:t>
      </w:r>
      <w:r w:rsidR="00B52413" w:rsidRPr="00B52413">
        <w:rPr>
          <w:rFonts w:eastAsia="Times New Roman" w:cs="Times New Roman"/>
          <w:b/>
          <w:iCs/>
          <w:sz w:val="24"/>
          <w:szCs w:val="24"/>
          <w:lang w:eastAsia="es-ES"/>
        </w:rPr>
        <w:t>Contratación de seguro vehicular de transportes institucionales por ciento veinte (120) días</w:t>
      </w:r>
      <w:r w:rsidR="0007035D">
        <w:rPr>
          <w:rFonts w:eastAsia="Times New Roman" w:cs="Times New Roman"/>
          <w:b/>
          <w:iCs/>
          <w:sz w:val="24"/>
          <w:szCs w:val="24"/>
          <w:lang w:eastAsia="es-ES"/>
        </w:rPr>
        <w:t>”</w:t>
      </w:r>
      <w:r w:rsidRPr="000B79FD">
        <w:rPr>
          <w:rFonts w:eastAsia="Times New Roman" w:cs="Times New Roman"/>
          <w:b/>
          <w:sz w:val="24"/>
          <w:szCs w:val="24"/>
          <w:lang w:val="es-ES" w:eastAsia="es-ES"/>
        </w:rPr>
        <w:t xml:space="preserve">. </w:t>
      </w:r>
      <w:r w:rsidR="003C7031">
        <w:rPr>
          <w:rFonts w:eastAsia="Times New Roman" w:cs="Times New Roman"/>
          <w:b/>
          <w:sz w:val="24"/>
          <w:szCs w:val="24"/>
          <w:lang w:val="es-ES" w:eastAsia="es-ES"/>
        </w:rPr>
        <w:t xml:space="preserve"> </w:t>
      </w:r>
    </w:p>
    <w:p w14:paraId="488EEFF7" w14:textId="77777777" w:rsidR="000B79FD" w:rsidRPr="000B79FD" w:rsidRDefault="000B79FD" w:rsidP="000B79FD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14:paraId="2E98B13F" w14:textId="77777777"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Nuestra firma no está comprendida en las limitaciones o prohibiciones para contratar con el Estado en general y con esta Convocante en particular, </w:t>
      </w:r>
      <w:r w:rsidRPr="000B79FD">
        <w:rPr>
          <w:rFonts w:eastAsia="Times New Roman" w:cs="Times New Roman"/>
          <w:sz w:val="24"/>
          <w:szCs w:val="24"/>
          <w:lang w:val="es-ES_tradnl" w:eastAsia="es-ES"/>
        </w:rPr>
        <w:t>ni en relación al procedimiento de contratación arriba individualizado,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 establecidas como referencia en el Art. 21 de la Ley N° Ley N° 7021/2022.</w:t>
      </w:r>
      <w:r w:rsidRPr="000B79FD">
        <w:rPr>
          <w:rFonts w:ascii="Arial" w:eastAsia="Times New Roman" w:hAnsi="Arial" w:cs="Arial"/>
          <w:lang w:val="es-ES_tradnl" w:eastAsia="en-US"/>
        </w:rPr>
        <w:t xml:space="preserve"> </w:t>
      </w:r>
      <w:r w:rsidRPr="000B79FD">
        <w:rPr>
          <w:rFonts w:eastAsia="Times New Roman" w:cs="Times New Roman"/>
          <w:sz w:val="24"/>
          <w:szCs w:val="24"/>
          <w:lang w:val="es-ES_tradnl" w:eastAsia="es-ES"/>
        </w:rPr>
        <w:t>Asumimos el compromiso de comunicar por escrito a la convocante, de manera inmediata a su surgimiento, cualquier alteración a la situación de la empresa respecto de las citadas limitaciones o prohibiciones.</w:t>
      </w:r>
    </w:p>
    <w:p w14:paraId="32D4818C" w14:textId="77777777"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0"/>
          <w:szCs w:val="20"/>
          <w:lang w:val="es-ES_tradnl" w:eastAsia="en-US"/>
        </w:rPr>
      </w:pPr>
    </w:p>
    <w:p w14:paraId="1D7AB286" w14:textId="77777777"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>Cumpliremos todas las leyes laborales y de seguridad social vigentes respecto a nuestros trabajadores dependientes, y especialmente, en lo concerniente a las condiciones sobre la duración de la jornada de trabajo, remuneración y descanso mínimo.</w:t>
      </w:r>
    </w:p>
    <w:p w14:paraId="071F9048" w14:textId="77777777"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0"/>
          <w:szCs w:val="20"/>
          <w:lang w:val="es-ES_tradnl" w:eastAsia="en-US"/>
        </w:rPr>
      </w:pPr>
    </w:p>
    <w:p w14:paraId="60EEC636" w14:textId="77777777"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 xml:space="preserve">No se empleará a niños, niñas ni adolescentes en tipos de labores consideradas como trabajos prohibidos y en particular como “TRABAJO INFANTIL PELIGROSO”, de conformidad a lo dispuesto en las normativas legales vigentes. En caso de tomar conocimiento de alguna conducta que se aparte de las disposiciones citadas precedentemente y que involucre a nuestros proveedores de bienes y servicios que componen la cadena de producción y comercialización de lo ofertado, denunciaremos ese hecho ante la instancia pertinente. Así mismo, en el caso de que empleemos adolescentes, lo haremos de conformidad a lo que establecen el “Código del Trabajo” y el “Código de la Niñez y de la Adolescencia”, y sus </w:t>
      </w:r>
      <w:r w:rsidRPr="000B79FD">
        <w:rPr>
          <w:rFonts w:eastAsia="Times New Roman" w:cs="Times New Roman"/>
          <w:sz w:val="24"/>
          <w:szCs w:val="24"/>
          <w:lang w:val="es-ES_tradnl" w:eastAsia="es-ES"/>
        </w:rPr>
        <w:lastRenderedPageBreak/>
        <w:t xml:space="preserve">disposiciones concordantes y complementarias; salvaguardando todos los derechos y garantías de los mismos y teniendo presente las obligaciones que como empleadores nos competen. </w:t>
      </w:r>
    </w:p>
    <w:p w14:paraId="4336FE54" w14:textId="77777777" w:rsidR="000B79FD" w:rsidRPr="000B79FD" w:rsidRDefault="000B79FD" w:rsidP="000B79FD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14:paraId="2FC7A7E5" w14:textId="77777777"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>Nos abstenemos de adoptar conductas orientadas a que los funcionarios o empleados del Convocante en el presente llamado, induzcan o alteren las exigencias del llamado, las evaluaciones de las propuestas, el resultado del procedimiento, la ejecución contractual u otros aspectos que pudieran otorgarnos condiciones más ventajosas con relación a los demás participantes, como, por ejemplo, y de manera enunciativa y no limitativa, el soborno y la colusión.</w:t>
      </w:r>
    </w:p>
    <w:p w14:paraId="1980CBB1" w14:textId="77777777" w:rsidR="000B79FD" w:rsidRPr="000B79FD" w:rsidRDefault="000B79FD" w:rsidP="000B79FD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14:paraId="7D13146C" w14:textId="77777777"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>Asumimos el compromiso de comunicar por medios fehacientes al Convocante, de manera inmediata a su surgimiento, cualquier alteración en la situación jurídica respecto de las citadas inhabilidades, dejando expresa constancia que independiente a esta situación, automáticamente resta eficacia y validez a la presente.</w:t>
      </w:r>
    </w:p>
    <w:p w14:paraId="60036C3E" w14:textId="77777777" w:rsidR="000B79FD" w:rsidRPr="000B79FD" w:rsidRDefault="000B79FD" w:rsidP="000B79FD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14:paraId="7E5C6DD9" w14:textId="77777777"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>Declaramos que hemos verificado toda la documentación que compone nuestra oferta y conocemos el contenido de los mismos, incluso de aquellos gestionados por terceros para nosotros, y autorizamos a la Convocante a confirmar la información por nosotros suministrada en nuestra oferta, a través de cualquier fuente pública o privada de información.</w:t>
      </w:r>
    </w:p>
    <w:p w14:paraId="3AEF0A2E" w14:textId="77777777"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4"/>
          <w:szCs w:val="24"/>
          <w:lang w:val="es-ES" w:eastAsia="en-US"/>
        </w:rPr>
      </w:pPr>
    </w:p>
    <w:p w14:paraId="7F66535C" w14:textId="77777777" w:rsidR="000B79FD" w:rsidRPr="000B79FD" w:rsidRDefault="000B79FD" w:rsidP="000B79FD">
      <w:pPr>
        <w:numPr>
          <w:ilvl w:val="0"/>
          <w:numId w:val="19"/>
        </w:numPr>
        <w:tabs>
          <w:tab w:val="num" w:pos="540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sz w:val="24"/>
          <w:szCs w:val="24"/>
          <w:lang w:val="es-MX" w:eastAsia="es-ES"/>
        </w:rPr>
        <w:t>Entendemos que esta oferta, junto con su debida aceptación por escrito incluida en la adjudicación y su notificación, constituirán una obligación contractual entre nosotros, hasta que el contrato formal haya sido perfeccionado por las partes.</w:t>
      </w:r>
    </w:p>
    <w:p w14:paraId="1398E9A9" w14:textId="77777777"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0"/>
          <w:szCs w:val="20"/>
          <w:lang w:val="es-MX" w:eastAsia="en-US"/>
        </w:rPr>
      </w:pPr>
    </w:p>
    <w:p w14:paraId="6C48A7F9" w14:textId="77777777" w:rsidR="000B79FD" w:rsidRPr="000B79FD" w:rsidRDefault="000B79FD" w:rsidP="000B79FD">
      <w:pPr>
        <w:numPr>
          <w:ilvl w:val="0"/>
          <w:numId w:val="19"/>
        </w:numPr>
        <w:tabs>
          <w:tab w:val="num" w:pos="540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>Entendemos que la Convocante tiene el derecho de cancelar o declarar desierto el procedimiento de contratación, rechazar o descalificar todas las ofertas, conforme con lo dispuesto en la normativa en materia de Contrataciones Públicas, sin que por ello incurra en responsabilidad alguna frente a los oferentes.</w:t>
      </w:r>
    </w:p>
    <w:p w14:paraId="3A60E269" w14:textId="77777777"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0"/>
          <w:szCs w:val="20"/>
          <w:lang w:val="es-MX" w:eastAsia="en-US"/>
        </w:rPr>
      </w:pPr>
    </w:p>
    <w:p w14:paraId="31DA9FCD" w14:textId="77777777" w:rsidR="000B79FD" w:rsidRPr="000B79FD" w:rsidRDefault="000B79FD" w:rsidP="000B79FD">
      <w:pPr>
        <w:numPr>
          <w:ilvl w:val="0"/>
          <w:numId w:val="19"/>
        </w:numPr>
        <w:tabs>
          <w:tab w:val="num" w:pos="540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>Nuestra oferta se mantendrá vigente por el período establecido por la Convocante en las bases y condiciones. Esta oferta nos obliga y podrá ser aceptada en cualquier momento hasta antes del término de dicho período.</w:t>
      </w:r>
    </w:p>
    <w:p w14:paraId="2B314428" w14:textId="77777777" w:rsidR="000B79FD" w:rsidRPr="000B79FD" w:rsidRDefault="000B79FD" w:rsidP="000B79FD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14:paraId="1C106D5A" w14:textId="77777777"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i/>
          <w:iCs/>
          <w:color w:val="FF0000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sz w:val="24"/>
          <w:szCs w:val="24"/>
          <w:lang w:val="es-MX" w:eastAsia="es-ES"/>
        </w:rPr>
        <w:t xml:space="preserve">Ofrecemos proveer los siguientes </w:t>
      </w:r>
      <w:r w:rsidRPr="000B79FD">
        <w:rPr>
          <w:rFonts w:eastAsia="Times New Roman" w:cs="Times New Roman"/>
          <w:i/>
          <w:iCs/>
          <w:color w:val="FF0000"/>
          <w:sz w:val="24"/>
          <w:szCs w:val="24"/>
          <w:lang w:val="es-MX" w:eastAsia="es-ES"/>
        </w:rPr>
        <w:t>[Bienes / Servicios]</w:t>
      </w:r>
      <w:r w:rsidRPr="000B79FD">
        <w:rPr>
          <w:rFonts w:eastAsia="Times New Roman" w:cs="Times New Roman"/>
          <w:sz w:val="24"/>
          <w:szCs w:val="24"/>
          <w:lang w:val="es-MX" w:eastAsia="es-ES"/>
        </w:rPr>
        <w:t xml:space="preserve"> de conformidad con los Documentos de la Licitación y de acuerdo con el Plan de Entregas y 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nos comprometemos a que estos </w:t>
      </w:r>
      <w:r w:rsidRPr="000B79FD">
        <w:rPr>
          <w:rFonts w:eastAsia="Times New Roman" w:cs="Times New Roman"/>
          <w:i/>
          <w:iCs/>
          <w:color w:val="FF0000"/>
          <w:sz w:val="24"/>
          <w:szCs w:val="24"/>
          <w:lang w:val="es-ES" w:eastAsia="es-ES"/>
        </w:rPr>
        <w:t xml:space="preserve">[Bienes / Servicios] 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>cumplan a cabalidad con las Especificaciones Técnicas y Requerimientos del Pliego de Bases y Condiciones</w:t>
      </w:r>
      <w:r w:rsidRPr="000B79FD">
        <w:rPr>
          <w:rFonts w:eastAsia="Times New Roman" w:cs="Times New Roman"/>
          <w:sz w:val="24"/>
          <w:szCs w:val="24"/>
          <w:lang w:val="es-MX" w:eastAsia="es-ES"/>
        </w:rPr>
        <w:t>, siendo e</w:t>
      </w:r>
      <w:r w:rsidRPr="000B79FD">
        <w:rPr>
          <w:rFonts w:eastAsia="Times New Roman" w:cs="Times New Roman"/>
          <w:b/>
          <w:bCs/>
          <w:sz w:val="24"/>
          <w:szCs w:val="24"/>
          <w:lang w:val="es-ES" w:eastAsia="es-ES"/>
        </w:rPr>
        <w:t xml:space="preserve">l </w:t>
      </w:r>
      <w:r w:rsidRPr="000B79FD">
        <w:rPr>
          <w:rFonts w:eastAsia="Times New Roman" w:cs="Times New Roman"/>
          <w:bCs/>
          <w:sz w:val="24"/>
          <w:szCs w:val="24"/>
          <w:lang w:val="es-ES" w:eastAsia="es-ES"/>
        </w:rPr>
        <w:t>precio de nuestra oferta, el indicado en la Lista de Precios que se anexa,</w:t>
      </w:r>
      <w:r w:rsidRPr="000B79FD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 w:rsidRPr="000B79FD">
        <w:rPr>
          <w:rFonts w:eastAsia="Times New Roman" w:cs="Times New Roman"/>
          <w:bCs/>
          <w:sz w:val="24"/>
          <w:szCs w:val="24"/>
          <w:lang w:val="es-ES" w:eastAsia="es-ES"/>
        </w:rPr>
        <w:t>y que forma parte del presente Formulario de Oferta.</w:t>
      </w:r>
    </w:p>
    <w:p w14:paraId="0AE87303" w14:textId="77777777" w:rsidR="003C7031" w:rsidRPr="003C7031" w:rsidRDefault="003C7031" w:rsidP="003C7031">
      <w:pPr>
        <w:spacing w:after="24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es-ES"/>
        </w:rPr>
      </w:pPr>
      <w:r w:rsidRPr="003C7031">
        <w:rPr>
          <w:rFonts w:ascii="Calibri" w:eastAsia="Times New Roman" w:hAnsi="Calibri" w:cs="Times New Roman"/>
          <w:b/>
          <w:bCs/>
          <w:sz w:val="28"/>
          <w:szCs w:val="28"/>
          <w:lang w:eastAsia="es-ES"/>
        </w:rPr>
        <w:t>Lista de Precios</w:t>
      </w:r>
    </w:p>
    <w:tbl>
      <w:tblPr>
        <w:tblW w:w="9734" w:type="dxa"/>
        <w:jc w:val="center"/>
        <w:tblInd w:w="-17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"/>
        <w:gridCol w:w="1836"/>
        <w:gridCol w:w="1701"/>
        <w:gridCol w:w="1276"/>
        <w:gridCol w:w="1134"/>
        <w:gridCol w:w="1510"/>
        <w:gridCol w:w="1510"/>
      </w:tblGrid>
      <w:tr w:rsidR="00A63362" w:rsidRPr="003C7031" w14:paraId="36312B89" w14:textId="12AD9F80" w:rsidTr="003476E2">
        <w:trPr>
          <w:trHeight w:val="411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90FD27" w14:textId="77777777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3C703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  <w:t>Ítem N°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4C8A72" w14:textId="77777777" w:rsidR="00A63362" w:rsidRPr="003C7031" w:rsidRDefault="00A63362" w:rsidP="003C70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3C70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Descripción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6829FB" w14:textId="77777777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3C70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Unidad de Medida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1F519C" w14:textId="77777777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3C70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Presentación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8A95D5" w14:textId="77777777" w:rsidR="00A63362" w:rsidRPr="003C7031" w:rsidRDefault="00A63362" w:rsidP="003C70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3C70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Cantidad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A2BCC9" w14:textId="59FEF0DA" w:rsidR="00A63362" w:rsidRPr="003C7031" w:rsidRDefault="00A63362" w:rsidP="00A633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3C70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Precio Unitario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 (IVA Incluido)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CCBF81" w14:textId="649BDE3E" w:rsidR="00A63362" w:rsidRPr="003C7031" w:rsidRDefault="00A63362" w:rsidP="00A633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3C703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Precio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 (IVA Incluido)</w:t>
            </w:r>
          </w:p>
        </w:tc>
      </w:tr>
      <w:tr w:rsidR="00A63362" w:rsidRPr="003C7031" w14:paraId="7EF54B1D" w14:textId="2EDB6EB6" w:rsidTr="00B52413">
        <w:trPr>
          <w:trHeight w:val="1136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FE94F" w14:textId="77777777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s-ES" w:eastAsia="es-ES"/>
              </w:rPr>
            </w:pPr>
            <w:r w:rsidRPr="003C7031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s-ES" w:eastAsia="es-ES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8F5D" w14:textId="14AE6E88" w:rsidR="00A63362" w:rsidRPr="003C7031" w:rsidRDefault="00A63362" w:rsidP="00A63362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  <w:lang w:val="es-ES" w:eastAsia="es-ES"/>
              </w:rPr>
              <w:t>S</w:t>
            </w:r>
            <w:r w:rsidRPr="00A63362">
              <w:rPr>
                <w:rFonts w:ascii="Arial" w:eastAsia="Times New Roman" w:hAnsi="Arial" w:cs="Arial"/>
                <w:iCs/>
                <w:sz w:val="18"/>
                <w:szCs w:val="18"/>
                <w:lang w:val="es-ES" w:eastAsia="es-ES"/>
              </w:rPr>
              <w:t>eguro vehicular de transportes institucionales</w:t>
            </w:r>
            <w:r w:rsidR="00B52413">
              <w:rPr>
                <w:rFonts w:ascii="Arial" w:eastAsia="Times New Roman" w:hAnsi="Arial" w:cs="Arial"/>
                <w:iCs/>
                <w:sz w:val="18"/>
                <w:szCs w:val="18"/>
                <w:lang w:val="es-ES" w:eastAsia="es-ES"/>
              </w:rPr>
              <w:t xml:space="preserve"> por ciento veinte (120) días</w:t>
            </w:r>
            <w:r w:rsidRPr="003C7031">
              <w:rPr>
                <w:rFonts w:ascii="Arial" w:eastAsia="Times New Roman" w:hAnsi="Arial" w:cs="Arial"/>
                <w:iCs/>
                <w:sz w:val="18"/>
                <w:szCs w:val="18"/>
                <w:lang w:val="es-ES" w:eastAsia="es-ES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F97" w14:textId="4B2C8DB1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Global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EE4D" w14:textId="77777777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3C7031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Evento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BCD87" w14:textId="6F0CBC3A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6772" w14:textId="12089813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1475" w14:textId="6EBEC799" w:rsidR="00A63362" w:rsidRPr="003C7031" w:rsidRDefault="00A63362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</w:p>
        </w:tc>
      </w:tr>
      <w:tr w:rsidR="00311763" w:rsidRPr="003C7031" w14:paraId="54D67DE9" w14:textId="49A4AC43" w:rsidTr="00846058">
        <w:trPr>
          <w:trHeight w:val="265"/>
          <w:jc w:val="center"/>
        </w:trPr>
        <w:tc>
          <w:tcPr>
            <w:tcW w:w="8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9D8FF" w14:textId="558693A2" w:rsidR="00311763" w:rsidRPr="003C7031" w:rsidRDefault="00311763" w:rsidP="00311763">
            <w:pPr>
              <w:spacing w:after="0" w:line="240" w:lineRule="auto"/>
              <w:jc w:val="right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3C7031">
              <w:rPr>
                <w:rFonts w:ascii="Arial" w:eastAsia="Times New Roman" w:hAnsi="Arial" w:cs="Arial"/>
                <w:b/>
                <w:iCs/>
                <w:sz w:val="18"/>
                <w:szCs w:val="18"/>
                <w:lang w:val="es-ES" w:eastAsia="es-ES"/>
              </w:rPr>
              <w:t>Total I.V.A. incluido Gs.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656C" w14:textId="77777777" w:rsidR="00311763" w:rsidRPr="003C7031" w:rsidRDefault="00311763" w:rsidP="003C703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</w:p>
        </w:tc>
      </w:tr>
    </w:tbl>
    <w:p w14:paraId="5676A7BA" w14:textId="77777777" w:rsidR="000B79FD" w:rsidRPr="000B79FD" w:rsidRDefault="000B79FD" w:rsidP="000B79FD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lang w:eastAsia="es-ES"/>
        </w:rPr>
      </w:pPr>
    </w:p>
    <w:p w14:paraId="1D94D67F" w14:textId="0444D325" w:rsidR="000B79FD" w:rsidRPr="000B79FD" w:rsidRDefault="00605D08" w:rsidP="00605D08">
      <w:pPr>
        <w:spacing w:line="240" w:lineRule="auto"/>
        <w:rPr>
          <w:rFonts w:eastAsia="Times New Roman" w:cs="Times New Roman"/>
          <w:sz w:val="24"/>
          <w:szCs w:val="24"/>
          <w:lang w:val="es-MX" w:eastAsia="es-ES"/>
        </w:rPr>
      </w:pPr>
      <w:r w:rsidRPr="00605D08">
        <w:rPr>
          <w:rFonts w:ascii="Calibri" w:eastAsia="Times New Roman" w:hAnsi="Calibri" w:cs="Times New Roman"/>
          <w:b/>
          <w:lang w:val="es-MX" w:eastAsia="es-ES"/>
        </w:rPr>
        <w:t>El Precio Total (IVA Incluido)  es de Gs. _________________ (Gs. ______________________________)</w:t>
      </w:r>
    </w:p>
    <w:p w14:paraId="35ABA3F4" w14:textId="77777777"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b/>
          <w:lang w:val="es-MX" w:eastAsia="es-ES"/>
        </w:rPr>
      </w:pPr>
      <w:r w:rsidRPr="00605D08">
        <w:rPr>
          <w:rFonts w:ascii="Calibri" w:eastAsia="Times New Roman" w:hAnsi="Calibri" w:cs="Times New Roman"/>
          <w:b/>
          <w:lang w:val="es-MX" w:eastAsia="es-ES"/>
        </w:rPr>
        <w:t xml:space="preserve">Firma: </w:t>
      </w:r>
    </w:p>
    <w:p w14:paraId="14BDA12F" w14:textId="77777777"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b/>
          <w:lang w:val="es-MX" w:eastAsia="es-ES"/>
        </w:rPr>
      </w:pPr>
      <w:r w:rsidRPr="00605D08">
        <w:rPr>
          <w:rFonts w:ascii="Calibri" w:eastAsia="Times New Roman" w:hAnsi="Calibri" w:cs="Times New Roman"/>
          <w:b/>
          <w:lang w:val="es-MX" w:eastAsia="es-ES"/>
        </w:rPr>
        <w:t>En calidad de:</w:t>
      </w:r>
    </w:p>
    <w:p w14:paraId="49DD3DDF" w14:textId="77777777"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b/>
          <w:i/>
          <w:iCs/>
          <w:lang w:val="es-MX" w:eastAsia="es-ES"/>
        </w:rPr>
      </w:pPr>
      <w:r w:rsidRPr="00605D08">
        <w:rPr>
          <w:rFonts w:ascii="Calibri" w:eastAsia="Times New Roman" w:hAnsi="Calibri" w:cs="Times New Roman"/>
          <w:i/>
          <w:iCs/>
          <w:lang w:val="es-MX" w:eastAsia="es-ES"/>
        </w:rPr>
        <w:t>[Indicar la calidad jurídica de la persona que firma el Formulario de la Oferta]</w:t>
      </w:r>
    </w:p>
    <w:p w14:paraId="33393A31" w14:textId="77777777"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lang w:val="es-MX" w:eastAsia="es-ES"/>
        </w:rPr>
      </w:pPr>
      <w:r w:rsidRPr="00605D08">
        <w:rPr>
          <w:rFonts w:ascii="Calibri" w:eastAsia="Times New Roman" w:hAnsi="Calibri" w:cs="Times New Roman"/>
          <w:b/>
          <w:lang w:val="es-MX" w:eastAsia="es-ES"/>
        </w:rPr>
        <w:t>Nombre:</w:t>
      </w:r>
      <w:r w:rsidRPr="00605D08">
        <w:rPr>
          <w:rFonts w:ascii="Calibri" w:eastAsia="Times New Roman" w:hAnsi="Calibri" w:cs="Times New Roman"/>
          <w:lang w:val="es-MX" w:eastAsia="es-ES"/>
        </w:rPr>
        <w:t xml:space="preserve"> </w:t>
      </w:r>
    </w:p>
    <w:p w14:paraId="357A43A4" w14:textId="77777777"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i/>
          <w:iCs/>
          <w:lang w:val="es-MX" w:eastAsia="es-ES"/>
        </w:rPr>
      </w:pPr>
      <w:r w:rsidRPr="00605D08">
        <w:rPr>
          <w:rFonts w:ascii="Calibri" w:eastAsia="Times New Roman" w:hAnsi="Calibri" w:cs="Times New Roman"/>
          <w:i/>
          <w:iCs/>
          <w:lang w:val="es-MX" w:eastAsia="es-ES"/>
        </w:rPr>
        <w:t xml:space="preserve">[Indicar el nombre completo de la persona que firma el Formulario de la Oferta y calidad se indican] </w:t>
      </w:r>
    </w:p>
    <w:p w14:paraId="2E81BC40" w14:textId="77777777"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lang w:val="es-MX" w:eastAsia="es-ES"/>
        </w:rPr>
      </w:pPr>
    </w:p>
    <w:p w14:paraId="24856766" w14:textId="1905AE91" w:rsidR="007066B3" w:rsidRPr="00BD09F6" w:rsidRDefault="00605D08" w:rsidP="00605D08">
      <w:pPr>
        <w:numPr>
          <w:ilvl w:val="12"/>
          <w:numId w:val="0"/>
        </w:numPr>
        <w:suppressAutoHyphens/>
        <w:spacing w:after="0" w:line="240" w:lineRule="auto"/>
      </w:pPr>
      <w:r w:rsidRPr="00605D08">
        <w:rPr>
          <w:rFonts w:ascii="Calibri" w:eastAsia="Times New Roman" w:hAnsi="Calibri" w:cs="Times New Roman"/>
          <w:lang w:val="es-MX" w:eastAsia="es-ES"/>
        </w:rPr>
        <w:lastRenderedPageBreak/>
        <w:t xml:space="preserve">El día </w:t>
      </w:r>
      <w:proofErr w:type="gramStart"/>
      <w:r w:rsidRPr="00605D08">
        <w:rPr>
          <w:rFonts w:ascii="Calibri" w:eastAsia="Times New Roman" w:hAnsi="Calibri" w:cs="Times New Roman"/>
          <w:lang w:val="es-MX" w:eastAsia="es-ES"/>
        </w:rPr>
        <w:t>_[</w:t>
      </w:r>
      <w:proofErr w:type="gramEnd"/>
      <w:r w:rsidRPr="00605D08">
        <w:rPr>
          <w:rFonts w:ascii="Calibri" w:eastAsia="Times New Roman" w:hAnsi="Calibri" w:cs="Times New Roman"/>
          <w:lang w:val="es-MX" w:eastAsia="es-ES"/>
        </w:rPr>
        <w:t xml:space="preserve">_______________ ]del mes [_______________] del año[ __________] </w:t>
      </w:r>
      <w:r w:rsidRPr="00605D08">
        <w:rPr>
          <w:rFonts w:ascii="Calibri" w:eastAsia="Times New Roman" w:hAnsi="Calibri" w:cs="Times New Roman"/>
          <w:i/>
          <w:iCs/>
          <w:lang w:val="es-MX" w:eastAsia="es-ES"/>
        </w:rPr>
        <w:t>[indicar la fecha de la firma]</w:t>
      </w:r>
    </w:p>
    <w:sectPr w:rsidR="007066B3" w:rsidRPr="00BD09F6" w:rsidSect="00875734">
      <w:headerReference w:type="default" r:id="rId9"/>
      <w:footerReference w:type="default" r:id="rId10"/>
      <w:pgSz w:w="12240" w:h="20160" w:code="5"/>
      <w:pgMar w:top="2268" w:right="851" w:bottom="1843" w:left="1701" w:header="0" w:footer="1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A871A" w14:textId="77777777" w:rsidR="00280660" w:rsidRDefault="00280660" w:rsidP="003D0DDB">
      <w:pPr>
        <w:spacing w:after="0" w:line="240" w:lineRule="auto"/>
      </w:pPr>
      <w:r>
        <w:separator/>
      </w:r>
    </w:p>
  </w:endnote>
  <w:endnote w:type="continuationSeparator" w:id="0">
    <w:p w14:paraId="2A049A41" w14:textId="77777777" w:rsidR="00280660" w:rsidRDefault="00280660" w:rsidP="003D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E8480" w14:textId="02AA4522" w:rsidR="003D0DDB" w:rsidRPr="00D054DD" w:rsidRDefault="0043535F" w:rsidP="006D1435">
    <w:pPr>
      <w:pStyle w:val="Piedepgina"/>
    </w:pPr>
    <w:r>
      <w:rPr>
        <w:noProof/>
        <w:lang w:val="es-PY" w:eastAsia="es-PY"/>
      </w:rPr>
      <w:drawing>
        <wp:anchor distT="0" distB="0" distL="114300" distR="114300" simplePos="0" relativeHeight="251662336" behindDoc="1" locked="0" layoutInCell="1" allowOverlap="1" wp14:anchorId="592AE91D" wp14:editId="731F831C">
          <wp:simplePos x="0" y="0"/>
          <wp:positionH relativeFrom="column">
            <wp:posOffset>-3810</wp:posOffset>
          </wp:positionH>
          <wp:positionV relativeFrom="paragraph">
            <wp:posOffset>-234315</wp:posOffset>
          </wp:positionV>
          <wp:extent cx="5940425" cy="956310"/>
          <wp:effectExtent l="0" t="0" r="3175" b="0"/>
          <wp:wrapNone/>
          <wp:docPr id="160744743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447432" name="Imagen 16074474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956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86044" w14:textId="77777777" w:rsidR="00280660" w:rsidRDefault="00280660" w:rsidP="003D0DDB">
      <w:pPr>
        <w:spacing w:after="0" w:line="240" w:lineRule="auto"/>
      </w:pPr>
      <w:r>
        <w:separator/>
      </w:r>
    </w:p>
  </w:footnote>
  <w:footnote w:type="continuationSeparator" w:id="0">
    <w:p w14:paraId="3F0E68F2" w14:textId="77777777" w:rsidR="00280660" w:rsidRDefault="00280660" w:rsidP="003D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A716C" w14:textId="4FF9F680" w:rsidR="004D1473" w:rsidRDefault="004D1473">
    <w:pPr>
      <w:pStyle w:val="Encabezado"/>
    </w:pPr>
  </w:p>
  <w:p w14:paraId="5ACE08CF" w14:textId="2C3BF7B7" w:rsidR="004D1473" w:rsidRDefault="004D1473">
    <w:pPr>
      <w:pStyle w:val="Encabezado"/>
    </w:pPr>
  </w:p>
  <w:p w14:paraId="6B580E14" w14:textId="139AE680" w:rsidR="004D1473" w:rsidRDefault="00E070F6" w:rsidP="00E070F6">
    <w:pPr>
      <w:pStyle w:val="Encabezado"/>
    </w:pPr>
    <w:r>
      <w:rPr>
        <w:noProof/>
        <w:lang w:val="es-PY" w:eastAsia="es-PY"/>
      </w:rPr>
      <w:drawing>
        <wp:anchor distT="0" distB="0" distL="114300" distR="114300" simplePos="0" relativeHeight="251661312" behindDoc="1" locked="0" layoutInCell="1" allowOverlap="1" wp14:anchorId="6744282E" wp14:editId="68992B10">
          <wp:simplePos x="0" y="0"/>
          <wp:positionH relativeFrom="margin">
            <wp:posOffset>3100117</wp:posOffset>
          </wp:positionH>
          <wp:positionV relativeFrom="paragraph">
            <wp:posOffset>116205</wp:posOffset>
          </wp:positionV>
          <wp:extent cx="3015568" cy="619014"/>
          <wp:effectExtent l="0" t="0" r="0" b="0"/>
          <wp:wrapNone/>
          <wp:docPr id="204388666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888199" name="Imagen 501888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8567" cy="621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030E">
      <w:rPr>
        <w:noProof/>
        <w:lang w:val="es-PY" w:eastAsia="es-PY"/>
      </w:rPr>
      <w:drawing>
        <wp:anchor distT="0" distB="0" distL="114300" distR="114300" simplePos="0" relativeHeight="251660288" behindDoc="1" locked="0" layoutInCell="1" allowOverlap="1" wp14:anchorId="5D134891" wp14:editId="00C35BA5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3161030" cy="829945"/>
          <wp:effectExtent l="0" t="0" r="1270" b="8255"/>
          <wp:wrapNone/>
          <wp:docPr id="705271875" name="Imagen 705271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836001" name="Imagen 214083600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1030" cy="829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2110E6" w14:textId="27427CEA" w:rsidR="004D1473" w:rsidRDefault="004D147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71A4F"/>
    <w:multiLevelType w:val="hybridMultilevel"/>
    <w:tmpl w:val="234C8AD6"/>
    <w:lvl w:ilvl="0" w:tplc="A9AA8B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628E6"/>
    <w:multiLevelType w:val="multilevel"/>
    <w:tmpl w:val="7E18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C0238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1112"/>
    <w:multiLevelType w:val="hybridMultilevel"/>
    <w:tmpl w:val="C09CC88E"/>
    <w:lvl w:ilvl="0" w:tplc="05B0A880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4753"/>
    <w:multiLevelType w:val="multilevel"/>
    <w:tmpl w:val="077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748"/>
    <w:multiLevelType w:val="hybridMultilevel"/>
    <w:tmpl w:val="6FC8CBB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F1A3E"/>
    <w:multiLevelType w:val="hybridMultilevel"/>
    <w:tmpl w:val="4D86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D6A58"/>
    <w:multiLevelType w:val="hybridMultilevel"/>
    <w:tmpl w:val="EBC8DC3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706"/>
    <w:multiLevelType w:val="multilevel"/>
    <w:tmpl w:val="013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65243"/>
    <w:multiLevelType w:val="multilevel"/>
    <w:tmpl w:val="153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72AB9"/>
    <w:multiLevelType w:val="hybridMultilevel"/>
    <w:tmpl w:val="91BC6D12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F335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C481F"/>
    <w:multiLevelType w:val="hybridMultilevel"/>
    <w:tmpl w:val="BD0CF2B6"/>
    <w:lvl w:ilvl="0" w:tplc="E17CD71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A94654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A093F"/>
    <w:multiLevelType w:val="hybridMultilevel"/>
    <w:tmpl w:val="259AC9DE"/>
    <w:lvl w:ilvl="0" w:tplc="7F4AB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0583C5A"/>
    <w:multiLevelType w:val="hybridMultilevel"/>
    <w:tmpl w:val="6A9C5C9E"/>
    <w:lvl w:ilvl="0" w:tplc="765AB51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  <w:i w:val="0"/>
        <w:color w:val="auto"/>
      </w:rPr>
    </w:lvl>
    <w:lvl w:ilvl="1" w:tplc="3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77A65B2"/>
    <w:multiLevelType w:val="hybridMultilevel"/>
    <w:tmpl w:val="A9D49E24"/>
    <w:lvl w:ilvl="0" w:tplc="69069026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B5494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17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  <w:num w:numId="17">
    <w:abstractNumId w:val="10"/>
  </w:num>
  <w:num w:numId="18">
    <w:abstractNumId w:val="1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F10"/>
    <w:rsid w:val="000001FE"/>
    <w:rsid w:val="00000C46"/>
    <w:rsid w:val="00002F63"/>
    <w:rsid w:val="00010E7F"/>
    <w:rsid w:val="00012C8F"/>
    <w:rsid w:val="000162B5"/>
    <w:rsid w:val="00022B2A"/>
    <w:rsid w:val="00025202"/>
    <w:rsid w:val="000339E1"/>
    <w:rsid w:val="00036BDD"/>
    <w:rsid w:val="00040A97"/>
    <w:rsid w:val="00041A54"/>
    <w:rsid w:val="00047AD8"/>
    <w:rsid w:val="000503E1"/>
    <w:rsid w:val="000510C7"/>
    <w:rsid w:val="00054BC2"/>
    <w:rsid w:val="00055CBC"/>
    <w:rsid w:val="0006075E"/>
    <w:rsid w:val="00061039"/>
    <w:rsid w:val="00061A93"/>
    <w:rsid w:val="0006328B"/>
    <w:rsid w:val="0007035D"/>
    <w:rsid w:val="00076F36"/>
    <w:rsid w:val="000867E3"/>
    <w:rsid w:val="00090921"/>
    <w:rsid w:val="0009305D"/>
    <w:rsid w:val="00095CF6"/>
    <w:rsid w:val="000A06E5"/>
    <w:rsid w:val="000A2E90"/>
    <w:rsid w:val="000A2FEA"/>
    <w:rsid w:val="000A521E"/>
    <w:rsid w:val="000B443E"/>
    <w:rsid w:val="000B4ECE"/>
    <w:rsid w:val="000B79FD"/>
    <w:rsid w:val="000C7CC1"/>
    <w:rsid w:val="000D62D4"/>
    <w:rsid w:val="000E71D8"/>
    <w:rsid w:val="000F655B"/>
    <w:rsid w:val="000F7FC2"/>
    <w:rsid w:val="00100924"/>
    <w:rsid w:val="00100A72"/>
    <w:rsid w:val="00107553"/>
    <w:rsid w:val="00110EAD"/>
    <w:rsid w:val="00124070"/>
    <w:rsid w:val="00126BCE"/>
    <w:rsid w:val="001276D9"/>
    <w:rsid w:val="00136388"/>
    <w:rsid w:val="001368D4"/>
    <w:rsid w:val="00140EBD"/>
    <w:rsid w:val="00141564"/>
    <w:rsid w:val="0014542B"/>
    <w:rsid w:val="00154379"/>
    <w:rsid w:val="00160445"/>
    <w:rsid w:val="00161E84"/>
    <w:rsid w:val="00162CC2"/>
    <w:rsid w:val="00164D69"/>
    <w:rsid w:val="00165840"/>
    <w:rsid w:val="00176915"/>
    <w:rsid w:val="00177A93"/>
    <w:rsid w:val="00181B11"/>
    <w:rsid w:val="00182040"/>
    <w:rsid w:val="001825BB"/>
    <w:rsid w:val="00186D9D"/>
    <w:rsid w:val="0019067A"/>
    <w:rsid w:val="00196F57"/>
    <w:rsid w:val="001A154A"/>
    <w:rsid w:val="001A38F0"/>
    <w:rsid w:val="001A74A1"/>
    <w:rsid w:val="001B2274"/>
    <w:rsid w:val="001C42A4"/>
    <w:rsid w:val="001C5B77"/>
    <w:rsid w:val="001C6E4B"/>
    <w:rsid w:val="001C7360"/>
    <w:rsid w:val="001D40D1"/>
    <w:rsid w:val="001D7ED6"/>
    <w:rsid w:val="001F5618"/>
    <w:rsid w:val="001F6AB8"/>
    <w:rsid w:val="001F7BF9"/>
    <w:rsid w:val="002028C9"/>
    <w:rsid w:val="0020354D"/>
    <w:rsid w:val="00206B64"/>
    <w:rsid w:val="00206E5C"/>
    <w:rsid w:val="00212BFF"/>
    <w:rsid w:val="00227917"/>
    <w:rsid w:val="00243B12"/>
    <w:rsid w:val="0025412C"/>
    <w:rsid w:val="00263211"/>
    <w:rsid w:val="00263A21"/>
    <w:rsid w:val="00264772"/>
    <w:rsid w:val="00270384"/>
    <w:rsid w:val="00280660"/>
    <w:rsid w:val="0028415B"/>
    <w:rsid w:val="002875FF"/>
    <w:rsid w:val="002957F0"/>
    <w:rsid w:val="00297626"/>
    <w:rsid w:val="002A36FD"/>
    <w:rsid w:val="002C154F"/>
    <w:rsid w:val="002C39B9"/>
    <w:rsid w:val="002D224B"/>
    <w:rsid w:val="002D2F1E"/>
    <w:rsid w:val="002E1588"/>
    <w:rsid w:val="002F16A5"/>
    <w:rsid w:val="002F6682"/>
    <w:rsid w:val="0030438E"/>
    <w:rsid w:val="003049A0"/>
    <w:rsid w:val="00311763"/>
    <w:rsid w:val="00313742"/>
    <w:rsid w:val="003144C0"/>
    <w:rsid w:val="003163DC"/>
    <w:rsid w:val="003206F0"/>
    <w:rsid w:val="00330CE7"/>
    <w:rsid w:val="0033141A"/>
    <w:rsid w:val="00331EC1"/>
    <w:rsid w:val="003338F0"/>
    <w:rsid w:val="003340D3"/>
    <w:rsid w:val="00334E06"/>
    <w:rsid w:val="00336B3B"/>
    <w:rsid w:val="003378FA"/>
    <w:rsid w:val="003402B7"/>
    <w:rsid w:val="0035449A"/>
    <w:rsid w:val="00362115"/>
    <w:rsid w:val="00370479"/>
    <w:rsid w:val="003746E3"/>
    <w:rsid w:val="003772C4"/>
    <w:rsid w:val="0038052F"/>
    <w:rsid w:val="003832EF"/>
    <w:rsid w:val="00391CD6"/>
    <w:rsid w:val="003B1521"/>
    <w:rsid w:val="003C7031"/>
    <w:rsid w:val="003D0DDB"/>
    <w:rsid w:val="003D2BCC"/>
    <w:rsid w:val="003E77CE"/>
    <w:rsid w:val="003F2E43"/>
    <w:rsid w:val="003F33CC"/>
    <w:rsid w:val="003F5BE2"/>
    <w:rsid w:val="003F7014"/>
    <w:rsid w:val="004124C7"/>
    <w:rsid w:val="00413F7E"/>
    <w:rsid w:val="0041679C"/>
    <w:rsid w:val="004168F2"/>
    <w:rsid w:val="00426DE4"/>
    <w:rsid w:val="00430479"/>
    <w:rsid w:val="00433150"/>
    <w:rsid w:val="0043483E"/>
    <w:rsid w:val="004351FA"/>
    <w:rsid w:val="0043535F"/>
    <w:rsid w:val="004412C4"/>
    <w:rsid w:val="00453D3D"/>
    <w:rsid w:val="00460129"/>
    <w:rsid w:val="00460DCF"/>
    <w:rsid w:val="00464E11"/>
    <w:rsid w:val="00466979"/>
    <w:rsid w:val="00474B7D"/>
    <w:rsid w:val="004805EC"/>
    <w:rsid w:val="00482A00"/>
    <w:rsid w:val="00482EDC"/>
    <w:rsid w:val="004843C4"/>
    <w:rsid w:val="00485A16"/>
    <w:rsid w:val="00490E00"/>
    <w:rsid w:val="00491F13"/>
    <w:rsid w:val="004A4164"/>
    <w:rsid w:val="004A542E"/>
    <w:rsid w:val="004B067B"/>
    <w:rsid w:val="004B6A42"/>
    <w:rsid w:val="004C1A55"/>
    <w:rsid w:val="004C31DA"/>
    <w:rsid w:val="004C46E2"/>
    <w:rsid w:val="004C4DC9"/>
    <w:rsid w:val="004D1473"/>
    <w:rsid w:val="004D2E02"/>
    <w:rsid w:val="004D47A7"/>
    <w:rsid w:val="004D568D"/>
    <w:rsid w:val="004E2CBE"/>
    <w:rsid w:val="004E4F6D"/>
    <w:rsid w:val="004E6580"/>
    <w:rsid w:val="004E6B62"/>
    <w:rsid w:val="004F191F"/>
    <w:rsid w:val="004F5BD4"/>
    <w:rsid w:val="00500A82"/>
    <w:rsid w:val="0050124F"/>
    <w:rsid w:val="0050758F"/>
    <w:rsid w:val="00510712"/>
    <w:rsid w:val="00510E47"/>
    <w:rsid w:val="0051667F"/>
    <w:rsid w:val="0051764B"/>
    <w:rsid w:val="00523F17"/>
    <w:rsid w:val="00524D63"/>
    <w:rsid w:val="0053234F"/>
    <w:rsid w:val="00533242"/>
    <w:rsid w:val="00535082"/>
    <w:rsid w:val="00535757"/>
    <w:rsid w:val="005375FD"/>
    <w:rsid w:val="005544C0"/>
    <w:rsid w:val="005569C6"/>
    <w:rsid w:val="0055731A"/>
    <w:rsid w:val="00560ACA"/>
    <w:rsid w:val="005636F3"/>
    <w:rsid w:val="00563E90"/>
    <w:rsid w:val="005732F3"/>
    <w:rsid w:val="00576DFD"/>
    <w:rsid w:val="00577079"/>
    <w:rsid w:val="00581396"/>
    <w:rsid w:val="00586692"/>
    <w:rsid w:val="005948CC"/>
    <w:rsid w:val="00595E1D"/>
    <w:rsid w:val="005A05BF"/>
    <w:rsid w:val="005A6AE7"/>
    <w:rsid w:val="005A6DB9"/>
    <w:rsid w:val="005B10DE"/>
    <w:rsid w:val="005B37A5"/>
    <w:rsid w:val="005C1387"/>
    <w:rsid w:val="005C230A"/>
    <w:rsid w:val="005D0725"/>
    <w:rsid w:val="005D493E"/>
    <w:rsid w:val="005D58EE"/>
    <w:rsid w:val="005D5DBF"/>
    <w:rsid w:val="005D765D"/>
    <w:rsid w:val="005E79DC"/>
    <w:rsid w:val="00605D08"/>
    <w:rsid w:val="00623336"/>
    <w:rsid w:val="006239A3"/>
    <w:rsid w:val="006242F4"/>
    <w:rsid w:val="00630902"/>
    <w:rsid w:val="0063145B"/>
    <w:rsid w:val="006348DD"/>
    <w:rsid w:val="006439C1"/>
    <w:rsid w:val="006506FB"/>
    <w:rsid w:val="0065098B"/>
    <w:rsid w:val="00653EE7"/>
    <w:rsid w:val="00657D8E"/>
    <w:rsid w:val="006662B8"/>
    <w:rsid w:val="0067449A"/>
    <w:rsid w:val="00675092"/>
    <w:rsid w:val="00675137"/>
    <w:rsid w:val="0068425B"/>
    <w:rsid w:val="00693571"/>
    <w:rsid w:val="00696967"/>
    <w:rsid w:val="00696BF1"/>
    <w:rsid w:val="00696C06"/>
    <w:rsid w:val="006A1BE6"/>
    <w:rsid w:val="006A20DA"/>
    <w:rsid w:val="006A56B9"/>
    <w:rsid w:val="006A79B7"/>
    <w:rsid w:val="006A7C5C"/>
    <w:rsid w:val="006B045F"/>
    <w:rsid w:val="006B1AAF"/>
    <w:rsid w:val="006C2EB2"/>
    <w:rsid w:val="006C3DE7"/>
    <w:rsid w:val="006C4D56"/>
    <w:rsid w:val="006C6AE3"/>
    <w:rsid w:val="006C6D2A"/>
    <w:rsid w:val="006D10CE"/>
    <w:rsid w:val="006D1435"/>
    <w:rsid w:val="006E1DC6"/>
    <w:rsid w:val="006E61F2"/>
    <w:rsid w:val="006E62E8"/>
    <w:rsid w:val="006F6B63"/>
    <w:rsid w:val="006F6F10"/>
    <w:rsid w:val="007066B3"/>
    <w:rsid w:val="007108AF"/>
    <w:rsid w:val="0071094E"/>
    <w:rsid w:val="00713872"/>
    <w:rsid w:val="00714451"/>
    <w:rsid w:val="007208F5"/>
    <w:rsid w:val="007222EB"/>
    <w:rsid w:val="00722F0B"/>
    <w:rsid w:val="007322B0"/>
    <w:rsid w:val="00735B74"/>
    <w:rsid w:val="007465E3"/>
    <w:rsid w:val="00754F80"/>
    <w:rsid w:val="0076321B"/>
    <w:rsid w:val="007669C0"/>
    <w:rsid w:val="00771168"/>
    <w:rsid w:val="007745BC"/>
    <w:rsid w:val="00774C7E"/>
    <w:rsid w:val="0078268B"/>
    <w:rsid w:val="007835E4"/>
    <w:rsid w:val="0079183D"/>
    <w:rsid w:val="007957AD"/>
    <w:rsid w:val="007A176D"/>
    <w:rsid w:val="007A3399"/>
    <w:rsid w:val="007A352B"/>
    <w:rsid w:val="007A6E6B"/>
    <w:rsid w:val="007C08A2"/>
    <w:rsid w:val="007C3ADF"/>
    <w:rsid w:val="007C44C5"/>
    <w:rsid w:val="007E35B2"/>
    <w:rsid w:val="007E37AC"/>
    <w:rsid w:val="007F6B35"/>
    <w:rsid w:val="007F765E"/>
    <w:rsid w:val="00800EB0"/>
    <w:rsid w:val="00802115"/>
    <w:rsid w:val="008057A3"/>
    <w:rsid w:val="00816908"/>
    <w:rsid w:val="00817AF7"/>
    <w:rsid w:val="00820D3E"/>
    <w:rsid w:val="008228D5"/>
    <w:rsid w:val="00835F6F"/>
    <w:rsid w:val="00844B55"/>
    <w:rsid w:val="00852E67"/>
    <w:rsid w:val="00863ECD"/>
    <w:rsid w:val="00865699"/>
    <w:rsid w:val="0087174C"/>
    <w:rsid w:val="00872086"/>
    <w:rsid w:val="00875734"/>
    <w:rsid w:val="008823D2"/>
    <w:rsid w:val="00883B2D"/>
    <w:rsid w:val="00890A2B"/>
    <w:rsid w:val="008A607E"/>
    <w:rsid w:val="008B6E1D"/>
    <w:rsid w:val="008B6F58"/>
    <w:rsid w:val="008C1909"/>
    <w:rsid w:val="008D3BAB"/>
    <w:rsid w:val="008D4F41"/>
    <w:rsid w:val="008D783D"/>
    <w:rsid w:val="008E0B5A"/>
    <w:rsid w:val="008F3354"/>
    <w:rsid w:val="008F5686"/>
    <w:rsid w:val="008F7FEC"/>
    <w:rsid w:val="00900E6A"/>
    <w:rsid w:val="0090398E"/>
    <w:rsid w:val="009043A2"/>
    <w:rsid w:val="00904F1E"/>
    <w:rsid w:val="00910186"/>
    <w:rsid w:val="00910C12"/>
    <w:rsid w:val="00922B64"/>
    <w:rsid w:val="00942D3A"/>
    <w:rsid w:val="00953CF4"/>
    <w:rsid w:val="00955FDC"/>
    <w:rsid w:val="009600A9"/>
    <w:rsid w:val="009663B9"/>
    <w:rsid w:val="00970D2D"/>
    <w:rsid w:val="0098066B"/>
    <w:rsid w:val="009B06F7"/>
    <w:rsid w:val="009B5CB6"/>
    <w:rsid w:val="009C1FC0"/>
    <w:rsid w:val="009C5E73"/>
    <w:rsid w:val="009D3382"/>
    <w:rsid w:val="009D4DA9"/>
    <w:rsid w:val="009E3DD4"/>
    <w:rsid w:val="009E5540"/>
    <w:rsid w:val="009F5611"/>
    <w:rsid w:val="00A27A63"/>
    <w:rsid w:val="00A31F10"/>
    <w:rsid w:val="00A32011"/>
    <w:rsid w:val="00A33719"/>
    <w:rsid w:val="00A37DB2"/>
    <w:rsid w:val="00A42177"/>
    <w:rsid w:val="00A52C2D"/>
    <w:rsid w:val="00A62644"/>
    <w:rsid w:val="00A62C75"/>
    <w:rsid w:val="00A63362"/>
    <w:rsid w:val="00A7086A"/>
    <w:rsid w:val="00A7163C"/>
    <w:rsid w:val="00A8253A"/>
    <w:rsid w:val="00AB40EA"/>
    <w:rsid w:val="00AB79CB"/>
    <w:rsid w:val="00AC5BDB"/>
    <w:rsid w:val="00AD0CF8"/>
    <w:rsid w:val="00AE1CF7"/>
    <w:rsid w:val="00AE312F"/>
    <w:rsid w:val="00AE56C5"/>
    <w:rsid w:val="00AE6614"/>
    <w:rsid w:val="00AE7BD3"/>
    <w:rsid w:val="00AF2A25"/>
    <w:rsid w:val="00B03B00"/>
    <w:rsid w:val="00B04685"/>
    <w:rsid w:val="00B0532A"/>
    <w:rsid w:val="00B05AD5"/>
    <w:rsid w:val="00B10857"/>
    <w:rsid w:val="00B20058"/>
    <w:rsid w:val="00B22ADD"/>
    <w:rsid w:val="00B260F5"/>
    <w:rsid w:val="00B27179"/>
    <w:rsid w:val="00B30454"/>
    <w:rsid w:val="00B30537"/>
    <w:rsid w:val="00B34913"/>
    <w:rsid w:val="00B464AC"/>
    <w:rsid w:val="00B500A7"/>
    <w:rsid w:val="00B52413"/>
    <w:rsid w:val="00B540B6"/>
    <w:rsid w:val="00B56499"/>
    <w:rsid w:val="00B638A7"/>
    <w:rsid w:val="00B73AB1"/>
    <w:rsid w:val="00B84732"/>
    <w:rsid w:val="00B9049B"/>
    <w:rsid w:val="00B91001"/>
    <w:rsid w:val="00BA1309"/>
    <w:rsid w:val="00BB2AA6"/>
    <w:rsid w:val="00BB6069"/>
    <w:rsid w:val="00BC3275"/>
    <w:rsid w:val="00BD03C1"/>
    <w:rsid w:val="00BD09F6"/>
    <w:rsid w:val="00BD3540"/>
    <w:rsid w:val="00BD393A"/>
    <w:rsid w:val="00BD6446"/>
    <w:rsid w:val="00BE3BA0"/>
    <w:rsid w:val="00BE3BFD"/>
    <w:rsid w:val="00BF6546"/>
    <w:rsid w:val="00BF6D5F"/>
    <w:rsid w:val="00C02BCA"/>
    <w:rsid w:val="00C02E12"/>
    <w:rsid w:val="00C15E53"/>
    <w:rsid w:val="00C16263"/>
    <w:rsid w:val="00C20396"/>
    <w:rsid w:val="00C22637"/>
    <w:rsid w:val="00C309B4"/>
    <w:rsid w:val="00C32DBA"/>
    <w:rsid w:val="00C43251"/>
    <w:rsid w:val="00C45CD9"/>
    <w:rsid w:val="00C55806"/>
    <w:rsid w:val="00C640BE"/>
    <w:rsid w:val="00C662F7"/>
    <w:rsid w:val="00C66DEE"/>
    <w:rsid w:val="00C72B08"/>
    <w:rsid w:val="00C761C4"/>
    <w:rsid w:val="00C8187E"/>
    <w:rsid w:val="00C831BB"/>
    <w:rsid w:val="00C84DAB"/>
    <w:rsid w:val="00C8685B"/>
    <w:rsid w:val="00C954FE"/>
    <w:rsid w:val="00C962FF"/>
    <w:rsid w:val="00C973CD"/>
    <w:rsid w:val="00CA1D94"/>
    <w:rsid w:val="00CA45AA"/>
    <w:rsid w:val="00CA5768"/>
    <w:rsid w:val="00CA5FA6"/>
    <w:rsid w:val="00CA78E4"/>
    <w:rsid w:val="00CB0294"/>
    <w:rsid w:val="00CC2506"/>
    <w:rsid w:val="00CE5FA4"/>
    <w:rsid w:val="00CF363A"/>
    <w:rsid w:val="00D01DFB"/>
    <w:rsid w:val="00D054DD"/>
    <w:rsid w:val="00D16652"/>
    <w:rsid w:val="00D22CC7"/>
    <w:rsid w:val="00D23972"/>
    <w:rsid w:val="00D25C47"/>
    <w:rsid w:val="00D2601A"/>
    <w:rsid w:val="00D302B5"/>
    <w:rsid w:val="00D32182"/>
    <w:rsid w:val="00D36AAA"/>
    <w:rsid w:val="00D400A0"/>
    <w:rsid w:val="00D41749"/>
    <w:rsid w:val="00D454FD"/>
    <w:rsid w:val="00D46CAD"/>
    <w:rsid w:val="00D56DFE"/>
    <w:rsid w:val="00D6641E"/>
    <w:rsid w:val="00D67DE6"/>
    <w:rsid w:val="00D77762"/>
    <w:rsid w:val="00D80C3D"/>
    <w:rsid w:val="00D8164F"/>
    <w:rsid w:val="00D81792"/>
    <w:rsid w:val="00D836A9"/>
    <w:rsid w:val="00D85E83"/>
    <w:rsid w:val="00D87BE5"/>
    <w:rsid w:val="00D95B2D"/>
    <w:rsid w:val="00DA197B"/>
    <w:rsid w:val="00DA275D"/>
    <w:rsid w:val="00DA52D9"/>
    <w:rsid w:val="00DA74ED"/>
    <w:rsid w:val="00DB03F1"/>
    <w:rsid w:val="00DB58C4"/>
    <w:rsid w:val="00DB7FEA"/>
    <w:rsid w:val="00DC00F4"/>
    <w:rsid w:val="00DC5A0A"/>
    <w:rsid w:val="00DD25A7"/>
    <w:rsid w:val="00DD42EA"/>
    <w:rsid w:val="00DD4749"/>
    <w:rsid w:val="00DD5603"/>
    <w:rsid w:val="00DD7D5E"/>
    <w:rsid w:val="00DF182E"/>
    <w:rsid w:val="00DF34C6"/>
    <w:rsid w:val="00DF3FD3"/>
    <w:rsid w:val="00E00891"/>
    <w:rsid w:val="00E01D26"/>
    <w:rsid w:val="00E0417B"/>
    <w:rsid w:val="00E070F6"/>
    <w:rsid w:val="00E07F7F"/>
    <w:rsid w:val="00E1055D"/>
    <w:rsid w:val="00E3030E"/>
    <w:rsid w:val="00E35C30"/>
    <w:rsid w:val="00E37AE1"/>
    <w:rsid w:val="00E43B54"/>
    <w:rsid w:val="00E46E78"/>
    <w:rsid w:val="00E47003"/>
    <w:rsid w:val="00E57242"/>
    <w:rsid w:val="00E61ED7"/>
    <w:rsid w:val="00E6248A"/>
    <w:rsid w:val="00E63B88"/>
    <w:rsid w:val="00E707BF"/>
    <w:rsid w:val="00E73C95"/>
    <w:rsid w:val="00E73DA5"/>
    <w:rsid w:val="00E80313"/>
    <w:rsid w:val="00E90EB4"/>
    <w:rsid w:val="00E94F68"/>
    <w:rsid w:val="00E97860"/>
    <w:rsid w:val="00EA0D66"/>
    <w:rsid w:val="00EA663D"/>
    <w:rsid w:val="00EB33DB"/>
    <w:rsid w:val="00EB379D"/>
    <w:rsid w:val="00EB4F3C"/>
    <w:rsid w:val="00EB66CC"/>
    <w:rsid w:val="00EC0C2E"/>
    <w:rsid w:val="00EC4AF9"/>
    <w:rsid w:val="00EC60E5"/>
    <w:rsid w:val="00EC6D3D"/>
    <w:rsid w:val="00ED1D8F"/>
    <w:rsid w:val="00ED1E29"/>
    <w:rsid w:val="00ED4C40"/>
    <w:rsid w:val="00EE1272"/>
    <w:rsid w:val="00EE13F3"/>
    <w:rsid w:val="00EE217F"/>
    <w:rsid w:val="00EE22A3"/>
    <w:rsid w:val="00EE360E"/>
    <w:rsid w:val="00EE53D6"/>
    <w:rsid w:val="00EE6806"/>
    <w:rsid w:val="00EE79BD"/>
    <w:rsid w:val="00EF2872"/>
    <w:rsid w:val="00EF2FDD"/>
    <w:rsid w:val="00EF46D8"/>
    <w:rsid w:val="00EF52F9"/>
    <w:rsid w:val="00EF7259"/>
    <w:rsid w:val="00F01E8D"/>
    <w:rsid w:val="00F14AFE"/>
    <w:rsid w:val="00F21762"/>
    <w:rsid w:val="00F251A0"/>
    <w:rsid w:val="00F321A3"/>
    <w:rsid w:val="00F3436E"/>
    <w:rsid w:val="00F34965"/>
    <w:rsid w:val="00F37EE7"/>
    <w:rsid w:val="00F4674F"/>
    <w:rsid w:val="00F5511D"/>
    <w:rsid w:val="00F55635"/>
    <w:rsid w:val="00F579E7"/>
    <w:rsid w:val="00F64A72"/>
    <w:rsid w:val="00F72BD6"/>
    <w:rsid w:val="00F74CA9"/>
    <w:rsid w:val="00F76073"/>
    <w:rsid w:val="00F854F1"/>
    <w:rsid w:val="00F85844"/>
    <w:rsid w:val="00F87006"/>
    <w:rsid w:val="00F9178C"/>
    <w:rsid w:val="00F91DEB"/>
    <w:rsid w:val="00F9685B"/>
    <w:rsid w:val="00FA1A41"/>
    <w:rsid w:val="00FA20EA"/>
    <w:rsid w:val="00FA2160"/>
    <w:rsid w:val="00FB0933"/>
    <w:rsid w:val="00FB569A"/>
    <w:rsid w:val="00FB6501"/>
    <w:rsid w:val="00FC01B0"/>
    <w:rsid w:val="00FC10BD"/>
    <w:rsid w:val="00FC360B"/>
    <w:rsid w:val="00FC5904"/>
    <w:rsid w:val="00FE5A0F"/>
    <w:rsid w:val="00FF0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FC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0B79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0B79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0B79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0B79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ctas%20de%20Entrega%202017\Plantilla%20SEN%20-%20A4%20vertic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1C8F-1B38-4813-856D-9BA9818A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SEN - A4 vertical</Template>
  <TotalTime>246</TotalTime>
  <Pages>1</Pages>
  <Words>1010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InformaticaJV</dc:creator>
  <cp:lastModifiedBy>DELL</cp:lastModifiedBy>
  <cp:revision>29</cp:revision>
  <cp:lastPrinted>2024-08-30T22:08:00Z</cp:lastPrinted>
  <dcterms:created xsi:type="dcterms:W3CDTF">2024-01-10T11:49:00Z</dcterms:created>
  <dcterms:modified xsi:type="dcterms:W3CDTF">2024-11-26T20:46:00Z</dcterms:modified>
</cp:coreProperties>
</file>