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68C2C" w14:textId="77777777" w:rsidR="00A730EC" w:rsidRPr="00A730EC" w:rsidRDefault="00A730EC" w:rsidP="00A7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240" w:lineRule="auto"/>
        <w:ind w:left="426"/>
        <w:jc w:val="center"/>
        <w:rPr>
          <w:rFonts w:eastAsia="Times New Roman" w:cs="Times New Roman"/>
          <w:color w:val="FFFFFF"/>
          <w:sz w:val="24"/>
          <w:szCs w:val="24"/>
          <w:lang w:val="es-MX" w:eastAsia="es-ES"/>
        </w:rPr>
      </w:pPr>
      <w:r w:rsidRPr="00A730EC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t>FORMULARIO Nº 4</w:t>
      </w:r>
      <w:r w:rsidRPr="00A730EC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fldChar w:fldCharType="begin"/>
      </w:r>
      <w:r w:rsidRPr="00A730EC">
        <w:rPr>
          <w:rFonts w:eastAsia="Times New Roman" w:cs="Times New Roman"/>
          <w:sz w:val="24"/>
          <w:szCs w:val="24"/>
          <w:lang w:val="es-ES" w:eastAsia="es-ES"/>
        </w:rPr>
        <w:instrText>xe "</w:instrText>
      </w:r>
      <w:r w:rsidRPr="00A730EC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instrText>FORMULARIO Nº 7</w:instrTex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instrText>"</w:instrText>
      </w:r>
      <w:r w:rsidRPr="00A730EC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fldChar w:fldCharType="end"/>
      </w:r>
    </w:p>
    <w:p w14:paraId="3D3C5026" w14:textId="77777777" w:rsidR="00A730EC" w:rsidRPr="00A730EC" w:rsidRDefault="00A730EC" w:rsidP="00A730EC">
      <w:pPr>
        <w:keepNext/>
        <w:spacing w:before="240" w:after="60" w:line="240" w:lineRule="auto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b/>
          <w:bCs/>
          <w:kern w:val="32"/>
          <w:sz w:val="24"/>
          <w:szCs w:val="24"/>
          <w:lang w:val="es-MX" w:eastAsia="es-ES"/>
        </w:rPr>
        <w:t>Declaración</w:t>
      </w:r>
      <w:r w:rsidRPr="00A730EC"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  <w:t xml:space="preserve"> Jurada</w:t>
      </w:r>
      <w:r w:rsidRPr="00A730EC"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  <w:fldChar w:fldCharType="begin"/>
      </w:r>
      <w:r w:rsidRPr="00A730EC"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  <w:instrText>xe "</w:instrText>
      </w:r>
      <w:r w:rsidRPr="00A730EC">
        <w:rPr>
          <w:rFonts w:eastAsia="Times New Roman" w:cs="Times New Roman"/>
          <w:b/>
          <w:bCs/>
          <w:color w:val="FFFFFF"/>
          <w:kern w:val="32"/>
          <w:sz w:val="24"/>
          <w:szCs w:val="24"/>
          <w:lang w:val="es-MX" w:eastAsia="es-ES"/>
        </w:rPr>
        <w:instrText>FO</w:instrText>
      </w:r>
      <w:r w:rsidRPr="00A730EC"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  <w:instrText>DECLARACION JURADA"</w:instrText>
      </w:r>
      <w:r w:rsidRPr="00A730EC"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  <w:fldChar w:fldCharType="end"/>
      </w:r>
    </w:p>
    <w:p w14:paraId="4DDB8551" w14:textId="77777777"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b/>
          <w:bCs/>
          <w:sz w:val="24"/>
          <w:szCs w:val="24"/>
          <w:lang w:val="es-ES" w:eastAsia="es-ES"/>
        </w:rPr>
        <w:t xml:space="preserve">DE NO ENCONTRARSE COMPRENDIDO EN LAS INHABILIDADES PREVISTAS EN EL ARTÍCULO 21 Y EN EL ARTICULO 4, INCISO “F” DE INTEGRIDAD Y BUENA FE, ESTABLECIDOS </w:t>
      </w:r>
      <w:r w:rsidRPr="00A730EC">
        <w:rPr>
          <w:rFonts w:eastAsia="Times New Roman" w:cs="Times New Roman"/>
          <w:b/>
          <w:bCs/>
          <w:sz w:val="24"/>
          <w:szCs w:val="24"/>
          <w:lang w:val="es-ES_tradnl" w:eastAsia="en-US"/>
        </w:rPr>
        <w:t>EN LA LEY N° 7021/2022 “DE SUMINISTRO Y CONTRATACIONES PÚBLICAS”</w:t>
      </w:r>
    </w:p>
    <w:p w14:paraId="79964126" w14:textId="77777777" w:rsidR="00A730EC" w:rsidRPr="00A730EC" w:rsidRDefault="00A730EC" w:rsidP="00A730EC">
      <w:pPr>
        <w:tabs>
          <w:tab w:val="right" w:leader="underscore" w:pos="9540"/>
        </w:tabs>
        <w:spacing w:after="0" w:line="240" w:lineRule="auto"/>
        <w:ind w:left="5760"/>
        <w:rPr>
          <w:rFonts w:eastAsia="Times New Roman" w:cs="Times New Roman"/>
          <w:sz w:val="24"/>
          <w:szCs w:val="24"/>
          <w:lang w:val="es-ES" w:eastAsia="es-ES"/>
        </w:rPr>
      </w:pPr>
    </w:p>
    <w:p w14:paraId="144E4F03" w14:textId="77777777" w:rsidR="00A730EC" w:rsidRPr="00A730EC" w:rsidRDefault="00A730EC" w:rsidP="00A730EC">
      <w:pPr>
        <w:tabs>
          <w:tab w:val="right" w:leader="underscore" w:pos="9540"/>
        </w:tabs>
        <w:spacing w:after="240" w:line="240" w:lineRule="auto"/>
        <w:ind w:left="5760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>Fecha: [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ab/>
        <w:t>]</w:t>
      </w:r>
    </w:p>
    <w:p w14:paraId="1B39D17A" w14:textId="326B1416" w:rsidR="00A730EC" w:rsidRPr="00A730EC" w:rsidRDefault="00A730EC" w:rsidP="00F63C61">
      <w:pPr>
        <w:tabs>
          <w:tab w:val="right" w:pos="9720"/>
        </w:tabs>
        <w:spacing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Proceso de Contratación: </w:t>
      </w:r>
      <w:r w:rsidR="004C3DEF" w:rsidRPr="004C3DEF">
        <w:rPr>
          <w:rFonts w:eastAsia="Times New Roman" w:cs="Times New Roman"/>
          <w:iCs/>
          <w:sz w:val="24"/>
          <w:szCs w:val="24"/>
          <w:lang w:eastAsia="es-ES"/>
        </w:rPr>
        <w:t xml:space="preserve">Contratación vía Excepción </w:t>
      </w:r>
      <w:r w:rsidR="004C3DEF" w:rsidRPr="004C3DEF">
        <w:rPr>
          <w:rFonts w:eastAsia="Times New Roman" w:cs="Times New Roman"/>
          <w:iCs/>
          <w:sz w:val="24"/>
          <w:szCs w:val="24"/>
          <w:lang w:val="es-MX" w:eastAsia="es-ES"/>
        </w:rPr>
        <w:t>CVE</w:t>
      </w:r>
      <w:r w:rsidR="004C3DEF">
        <w:rPr>
          <w:rFonts w:eastAsia="Times New Roman" w:cs="Times New Roman"/>
          <w:iCs/>
          <w:sz w:val="24"/>
          <w:szCs w:val="24"/>
          <w:lang w:val="es-MX" w:eastAsia="es-ES"/>
        </w:rPr>
        <w:t xml:space="preserve"> N° 01</w:t>
      </w:r>
      <w:r w:rsidR="00DD6823">
        <w:rPr>
          <w:rFonts w:eastAsia="Times New Roman" w:cs="Times New Roman"/>
          <w:iCs/>
          <w:sz w:val="24"/>
          <w:szCs w:val="24"/>
          <w:lang w:val="es-MX" w:eastAsia="es-ES"/>
        </w:rPr>
        <w:t xml:space="preserve"> con aviso de</w:t>
      </w:r>
      <w:r w:rsidR="004C3DEF" w:rsidRPr="004C3DEF">
        <w:rPr>
          <w:rFonts w:eastAsia="Times New Roman" w:cs="Times New Roman"/>
          <w:iCs/>
          <w:sz w:val="24"/>
          <w:szCs w:val="24"/>
          <w:lang w:val="es-MX" w:eastAsia="es-ES"/>
        </w:rPr>
        <w:t xml:space="preserve"> Intención </w:t>
      </w:r>
      <w:r w:rsidR="00DD6823">
        <w:rPr>
          <w:rFonts w:eastAsia="Times New Roman" w:cs="Times New Roman"/>
          <w:iCs/>
          <w:sz w:val="24"/>
          <w:szCs w:val="24"/>
          <w:lang w:val="es-MX" w:eastAsia="es-ES"/>
        </w:rPr>
        <w:t xml:space="preserve">de compra </w:t>
      </w:r>
      <w:r w:rsidR="004C3DEF" w:rsidRPr="004C3DEF">
        <w:rPr>
          <w:rFonts w:eastAsia="Times New Roman" w:cs="Times New Roman"/>
          <w:iCs/>
          <w:sz w:val="24"/>
          <w:szCs w:val="24"/>
          <w:lang w:val="es-MX" w:eastAsia="es-ES"/>
        </w:rPr>
        <w:t>2024</w:t>
      </w:r>
      <w:r w:rsidR="004C3DEF" w:rsidRPr="004C3DEF">
        <w:rPr>
          <w:rFonts w:eastAsia="Times New Roman" w:cs="Times New Roman"/>
          <w:iCs/>
          <w:sz w:val="24"/>
          <w:szCs w:val="24"/>
          <w:lang w:eastAsia="es-ES"/>
        </w:rPr>
        <w:t xml:space="preserve"> </w:t>
      </w:r>
      <w:r w:rsidR="00DD6823">
        <w:rPr>
          <w:rFonts w:eastAsia="Times New Roman" w:cs="Times New Roman"/>
          <w:iCs/>
          <w:sz w:val="24"/>
          <w:szCs w:val="24"/>
          <w:lang w:eastAsia="es-ES"/>
        </w:rPr>
        <w:t>“</w:t>
      </w:r>
      <w:r w:rsidR="004C3DEF" w:rsidRPr="004C3DEF">
        <w:rPr>
          <w:rFonts w:eastAsia="Times New Roman" w:cs="Times New Roman"/>
          <w:iCs/>
          <w:sz w:val="24"/>
          <w:szCs w:val="24"/>
          <w:lang w:eastAsia="es-ES"/>
        </w:rPr>
        <w:t>Contratación de seguro vehicular de transportes institucionales por ciento veinte (120) días</w:t>
      </w:r>
      <w:r w:rsidR="00DD6823">
        <w:rPr>
          <w:rFonts w:eastAsia="Times New Roman" w:cs="Times New Roman"/>
          <w:iCs/>
          <w:sz w:val="24"/>
          <w:szCs w:val="24"/>
          <w:lang w:eastAsia="es-ES"/>
        </w:rPr>
        <w:t>”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. </w:t>
      </w:r>
      <w:r w:rsidR="00F63C61">
        <w:rPr>
          <w:rFonts w:eastAsia="Times New Roman" w:cs="Times New Roman"/>
          <w:sz w:val="24"/>
          <w:szCs w:val="24"/>
          <w:lang w:val="es-ES" w:eastAsia="es-ES"/>
        </w:rPr>
        <w:t xml:space="preserve"> 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 </w:t>
      </w:r>
    </w:p>
    <w:p w14:paraId="1425EF51" w14:textId="3D15B328" w:rsidR="00A730EC" w:rsidRPr="00A730EC" w:rsidRDefault="00A730EC" w:rsidP="00A730EC">
      <w:pPr>
        <w:tabs>
          <w:tab w:val="right" w:pos="9720"/>
        </w:tabs>
        <w:spacing w:after="0" w:line="240" w:lineRule="auto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Modalidad: Contratación vía </w:t>
      </w:r>
      <w:r w:rsidR="004C3DEF" w:rsidRPr="00A730EC">
        <w:rPr>
          <w:rFonts w:eastAsia="Times New Roman" w:cs="Times New Roman"/>
          <w:sz w:val="24"/>
          <w:szCs w:val="24"/>
          <w:lang w:val="es-ES" w:eastAsia="es-ES"/>
        </w:rPr>
        <w:t>E</w:t>
      </w:r>
      <w:r w:rsidR="004C3DEF">
        <w:rPr>
          <w:rFonts w:eastAsia="Times New Roman" w:cs="Times New Roman"/>
          <w:sz w:val="24"/>
          <w:szCs w:val="24"/>
          <w:lang w:val="es-ES" w:eastAsia="es-ES"/>
        </w:rPr>
        <w:t>xcepción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 </w:t>
      </w:r>
      <w:r w:rsidR="004C3DEF">
        <w:rPr>
          <w:rFonts w:eastAsia="Times New Roman" w:cs="Times New Roman"/>
          <w:sz w:val="24"/>
          <w:szCs w:val="24"/>
          <w:lang w:val="es-ES" w:eastAsia="es-ES"/>
        </w:rPr>
        <w:t>CV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E N° </w:t>
      </w:r>
      <w:r w:rsidR="004C3DEF">
        <w:rPr>
          <w:rFonts w:eastAsia="Times New Roman" w:cs="Times New Roman"/>
          <w:sz w:val="24"/>
          <w:szCs w:val="24"/>
          <w:lang w:val="es-ES" w:eastAsia="es-ES"/>
        </w:rPr>
        <w:t>0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1/2024. </w:t>
      </w:r>
      <w:bookmarkStart w:id="0" w:name="_GoBack"/>
      <w:bookmarkEnd w:id="0"/>
    </w:p>
    <w:p w14:paraId="0E5AC089" w14:textId="77777777" w:rsidR="00A730EC" w:rsidRPr="00A730EC" w:rsidRDefault="00A730EC" w:rsidP="00A730EC">
      <w:pPr>
        <w:tabs>
          <w:tab w:val="right" w:pos="9720"/>
        </w:tabs>
        <w:spacing w:after="0" w:line="240" w:lineRule="auto"/>
        <w:ind w:left="2520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   </w:t>
      </w:r>
    </w:p>
    <w:p w14:paraId="4A98ED88" w14:textId="77777777" w:rsidR="00A730EC" w:rsidRPr="00A730EC" w:rsidRDefault="00A730EC" w:rsidP="00A730EC">
      <w:pPr>
        <w:spacing w:after="0" w:line="240" w:lineRule="auto"/>
        <w:outlineLvl w:val="0"/>
        <w:rPr>
          <w:rFonts w:eastAsia="Times New Roman" w:cs="Times New Roman"/>
          <w:sz w:val="24"/>
          <w:szCs w:val="24"/>
          <w:lang w:val="es-ES" w:eastAsia="es-ES"/>
        </w:rPr>
      </w:pPr>
      <w:bookmarkStart w:id="1" w:name="_Toc290231667"/>
      <w:r w:rsidRPr="00A730EC">
        <w:rPr>
          <w:rFonts w:eastAsia="Times New Roman" w:cs="Times New Roman"/>
          <w:sz w:val="24"/>
          <w:szCs w:val="24"/>
          <w:lang w:val="es-ES" w:eastAsia="es-ES"/>
        </w:rPr>
        <w:t>A la Convocante:</w:t>
      </w:r>
      <w:bookmarkEnd w:id="1"/>
    </w:p>
    <w:p w14:paraId="67DD6939" w14:textId="77777777" w:rsidR="00A730EC" w:rsidRPr="00A730EC" w:rsidRDefault="00A730EC" w:rsidP="00A730EC">
      <w:pPr>
        <w:tabs>
          <w:tab w:val="left" w:leader="underscore" w:pos="9497"/>
        </w:tabs>
        <w:spacing w:after="0" w:line="240" w:lineRule="auto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ascii="Calibri" w:eastAsia="Calibri" w:hAnsi="Calibri" w:cs="Calibri"/>
          <w:lang w:val="es-ES" w:eastAsia="en-US"/>
        </w:rPr>
        <w:t xml:space="preserve">Secretaría 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>de Emergencia Nacional - Presidencia de la República.</w:t>
      </w:r>
    </w:p>
    <w:p w14:paraId="341AA259" w14:textId="77777777" w:rsidR="00A730EC" w:rsidRPr="00A730EC" w:rsidRDefault="00A730EC" w:rsidP="00A730EC">
      <w:pPr>
        <w:spacing w:after="0" w:line="240" w:lineRule="auto"/>
        <w:rPr>
          <w:rFonts w:eastAsia="Times New Roman" w:cs="Times New Roman"/>
          <w:sz w:val="24"/>
          <w:szCs w:val="24"/>
          <w:lang w:val="es-ES" w:eastAsia="es-ES"/>
        </w:rPr>
      </w:pPr>
    </w:p>
    <w:p w14:paraId="7CD306B9" w14:textId="77777777"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Yo/Nosotros, quien suscribe/n, declaro/amos Bajo Fe de Juramento que, no me/nos encuentro/encontramos comprendido/s en ninguna de las inhabilidades previstas por el Artículo 21 </w:t>
      </w:r>
      <w:r w:rsidRPr="00A730EC">
        <w:rPr>
          <w:rFonts w:eastAsia="Times New Roman" w:cs="Times New Roman"/>
          <w:bCs/>
          <w:sz w:val="24"/>
          <w:szCs w:val="24"/>
          <w:lang w:val="es-ES_tradnl" w:eastAsia="en-US"/>
        </w:rPr>
        <w:t xml:space="preserve">la Ley N° 7021/2022 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>para presentar propuestas y/o contratar con el Estado Paraguayo en general, y con esta Convocante en particular y al proceso de contratación arriba individualizado. -</w:t>
      </w:r>
    </w:p>
    <w:p w14:paraId="46B5D19B" w14:textId="77777777"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</w:p>
    <w:p w14:paraId="4836FE73" w14:textId="32FFAFCD"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>Asimismo, declaro/amos Bajo Fe de Juramento, que me/nos abstengo/abstenemos de adoptar conductas orientadas a que los funcionarios o empleados de la Convocante en el presente llamado, induzcan o alteren las exigencias del llamado, las evaluaciones de las propuestas, el resultado del procedimiento, la ejecución contractual u otros aspectos que pudiera/n otorgarme/nos condiciones más ventajosas con relación a los demás participantes, como por ejemplo, y de manera enunciativa y no limitativa, el soborno y la colusión.-</w:t>
      </w:r>
    </w:p>
    <w:p w14:paraId="00CC6523" w14:textId="77777777"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</w:p>
    <w:p w14:paraId="3C509DA5" w14:textId="77777777"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>Asumo/</w:t>
      </w:r>
      <w:proofErr w:type="spellStart"/>
      <w:r w:rsidRPr="00A730EC">
        <w:rPr>
          <w:rFonts w:eastAsia="Times New Roman" w:cs="Times New Roman"/>
          <w:sz w:val="24"/>
          <w:szCs w:val="24"/>
          <w:lang w:val="es-ES" w:eastAsia="es-ES"/>
        </w:rPr>
        <w:t>imos</w:t>
      </w:r>
      <w:proofErr w:type="spellEnd"/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 el compromiso de comunicar por medios fehacientes a la Entidad Convocante, de manera inmediata a su surgimiento, cualquier alteración en la situación jurídica respecto de las citadas inhabilidades, dejando expresa constancia que independiente a esta situación, automáticamente resta eficacia y validez a la presente. -</w:t>
      </w:r>
    </w:p>
    <w:p w14:paraId="7BBCAA0A" w14:textId="77777777"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</w:p>
    <w:p w14:paraId="0FD44AE8" w14:textId="77777777"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La presente declaración jurada, la hago/hacemos, en los términos y condiciones del Artículo 4, Inciso “F” de la Ley N° 7021/2022 “De Suministro y Contrataciones Públicas”. - </w:t>
      </w:r>
    </w:p>
    <w:p w14:paraId="5E4A50C4" w14:textId="77777777"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</w:p>
    <w:p w14:paraId="640948AA" w14:textId="77777777"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</w:p>
    <w:p w14:paraId="53359D50" w14:textId="77777777" w:rsidR="00A730EC" w:rsidRPr="00A730EC" w:rsidRDefault="00A730EC" w:rsidP="00A730EC">
      <w:pPr>
        <w:tabs>
          <w:tab w:val="right" w:pos="9639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>[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ab/>
        <w:t>]</w:t>
      </w:r>
    </w:p>
    <w:p w14:paraId="4AE0F40F" w14:textId="77777777" w:rsidR="00A730EC" w:rsidRPr="00A730EC" w:rsidRDefault="00A730EC" w:rsidP="00A730EC">
      <w:pPr>
        <w:pBdr>
          <w:top w:val="single" w:sz="12" w:space="1" w:color="auto"/>
        </w:pBd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      Firma El/los Oferente/s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ab/>
        <w:t xml:space="preserve">                                               Aclaración de Firma/s</w:t>
      </w:r>
    </w:p>
    <w:p w14:paraId="24856766" w14:textId="75818C6B" w:rsidR="007066B3" w:rsidRPr="00BD09F6" w:rsidRDefault="007066B3" w:rsidP="00BD09F6"/>
    <w:sectPr w:rsidR="007066B3" w:rsidRPr="00BD09F6" w:rsidSect="00875734">
      <w:headerReference w:type="default" r:id="rId9"/>
      <w:footerReference w:type="default" r:id="rId10"/>
      <w:pgSz w:w="12240" w:h="20160" w:code="5"/>
      <w:pgMar w:top="2268" w:right="851" w:bottom="1843" w:left="1701" w:header="0" w:footer="1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4E387" w14:textId="77777777" w:rsidR="00240DF5" w:rsidRDefault="00240DF5" w:rsidP="003D0DDB">
      <w:pPr>
        <w:spacing w:after="0" w:line="240" w:lineRule="auto"/>
      </w:pPr>
      <w:r>
        <w:separator/>
      </w:r>
    </w:p>
  </w:endnote>
  <w:endnote w:type="continuationSeparator" w:id="0">
    <w:p w14:paraId="51CFFCE3" w14:textId="77777777" w:rsidR="00240DF5" w:rsidRDefault="00240DF5" w:rsidP="003D0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6E8480" w14:textId="02AA4522" w:rsidR="003D0DDB" w:rsidRPr="00D054DD" w:rsidRDefault="0043535F" w:rsidP="006D1435">
    <w:pPr>
      <w:pStyle w:val="Piedepgina"/>
    </w:pPr>
    <w:r>
      <w:rPr>
        <w:noProof/>
        <w:lang w:val="es-PY" w:eastAsia="es-PY"/>
      </w:rPr>
      <w:drawing>
        <wp:anchor distT="0" distB="0" distL="114300" distR="114300" simplePos="0" relativeHeight="251662336" behindDoc="1" locked="0" layoutInCell="1" allowOverlap="1" wp14:anchorId="592AE91D" wp14:editId="731F831C">
          <wp:simplePos x="0" y="0"/>
          <wp:positionH relativeFrom="column">
            <wp:posOffset>-3810</wp:posOffset>
          </wp:positionH>
          <wp:positionV relativeFrom="paragraph">
            <wp:posOffset>-234315</wp:posOffset>
          </wp:positionV>
          <wp:extent cx="5940425" cy="956310"/>
          <wp:effectExtent l="0" t="0" r="3175" b="0"/>
          <wp:wrapNone/>
          <wp:docPr id="160744743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7447432" name="Imagen 16074474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956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7CC2D" w14:textId="77777777" w:rsidR="00240DF5" w:rsidRDefault="00240DF5" w:rsidP="003D0DDB">
      <w:pPr>
        <w:spacing w:after="0" w:line="240" w:lineRule="auto"/>
      </w:pPr>
      <w:r>
        <w:separator/>
      </w:r>
    </w:p>
  </w:footnote>
  <w:footnote w:type="continuationSeparator" w:id="0">
    <w:p w14:paraId="4515CC8F" w14:textId="77777777" w:rsidR="00240DF5" w:rsidRDefault="00240DF5" w:rsidP="003D0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A716C" w14:textId="4FF9F680" w:rsidR="004D1473" w:rsidRDefault="004D1473">
    <w:pPr>
      <w:pStyle w:val="Encabezado"/>
    </w:pPr>
  </w:p>
  <w:p w14:paraId="5ACE08CF" w14:textId="2C3BF7B7" w:rsidR="004D1473" w:rsidRDefault="004D1473">
    <w:pPr>
      <w:pStyle w:val="Encabezado"/>
    </w:pPr>
  </w:p>
  <w:p w14:paraId="6B580E14" w14:textId="139AE680" w:rsidR="004D1473" w:rsidRDefault="00E070F6" w:rsidP="00E070F6">
    <w:pPr>
      <w:pStyle w:val="Encabezado"/>
    </w:pPr>
    <w:r>
      <w:rPr>
        <w:noProof/>
        <w:lang w:val="es-PY" w:eastAsia="es-PY"/>
      </w:rPr>
      <w:drawing>
        <wp:anchor distT="0" distB="0" distL="114300" distR="114300" simplePos="0" relativeHeight="251661312" behindDoc="1" locked="0" layoutInCell="1" allowOverlap="1" wp14:anchorId="6744282E" wp14:editId="68992B10">
          <wp:simplePos x="0" y="0"/>
          <wp:positionH relativeFrom="margin">
            <wp:posOffset>3100117</wp:posOffset>
          </wp:positionH>
          <wp:positionV relativeFrom="paragraph">
            <wp:posOffset>116205</wp:posOffset>
          </wp:positionV>
          <wp:extent cx="3015568" cy="619014"/>
          <wp:effectExtent l="0" t="0" r="0" b="0"/>
          <wp:wrapNone/>
          <wp:docPr id="204388666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1888199" name="Imagen 501888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28567" cy="6216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030E">
      <w:rPr>
        <w:noProof/>
        <w:lang w:val="es-PY" w:eastAsia="es-PY"/>
      </w:rPr>
      <w:drawing>
        <wp:anchor distT="0" distB="0" distL="114300" distR="114300" simplePos="0" relativeHeight="251660288" behindDoc="1" locked="0" layoutInCell="1" allowOverlap="1" wp14:anchorId="5D134891" wp14:editId="00C35BA5">
          <wp:simplePos x="0" y="0"/>
          <wp:positionH relativeFrom="margin">
            <wp:align>left</wp:align>
          </wp:positionH>
          <wp:positionV relativeFrom="paragraph">
            <wp:posOffset>1905</wp:posOffset>
          </wp:positionV>
          <wp:extent cx="3161030" cy="829945"/>
          <wp:effectExtent l="0" t="0" r="1270" b="8255"/>
          <wp:wrapNone/>
          <wp:docPr id="705271875" name="Imagen 7052718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0836001" name="Imagen 214083600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1030" cy="829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2110E6" w14:textId="27427CEA" w:rsidR="004D1473" w:rsidRDefault="004D147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71A4F"/>
    <w:multiLevelType w:val="hybridMultilevel"/>
    <w:tmpl w:val="234C8AD6"/>
    <w:lvl w:ilvl="0" w:tplc="A9AA8B0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628E6"/>
    <w:multiLevelType w:val="multilevel"/>
    <w:tmpl w:val="7E18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BC0238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41112"/>
    <w:multiLevelType w:val="hybridMultilevel"/>
    <w:tmpl w:val="C09CC88E"/>
    <w:lvl w:ilvl="0" w:tplc="05B0A880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C4753"/>
    <w:multiLevelType w:val="multilevel"/>
    <w:tmpl w:val="0774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265748"/>
    <w:multiLevelType w:val="hybridMultilevel"/>
    <w:tmpl w:val="6FC8CBB2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F1A3E"/>
    <w:multiLevelType w:val="hybridMultilevel"/>
    <w:tmpl w:val="4D867F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4D6A58"/>
    <w:multiLevelType w:val="hybridMultilevel"/>
    <w:tmpl w:val="EBC8DC3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27706"/>
    <w:multiLevelType w:val="multilevel"/>
    <w:tmpl w:val="0132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565243"/>
    <w:multiLevelType w:val="multilevel"/>
    <w:tmpl w:val="153E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572AB9"/>
    <w:multiLevelType w:val="hybridMultilevel"/>
    <w:tmpl w:val="91BC6D12"/>
    <w:lvl w:ilvl="0" w:tplc="3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BF335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CC481F"/>
    <w:multiLevelType w:val="hybridMultilevel"/>
    <w:tmpl w:val="BD0CF2B6"/>
    <w:lvl w:ilvl="0" w:tplc="E17CD71A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540F75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2A94654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A093F"/>
    <w:multiLevelType w:val="hybridMultilevel"/>
    <w:tmpl w:val="259AC9DE"/>
    <w:lvl w:ilvl="0" w:tplc="7F4AB4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788" w:hanging="360"/>
      </w:pPr>
    </w:lvl>
    <w:lvl w:ilvl="2" w:tplc="3C0A001B" w:tentative="1">
      <w:start w:val="1"/>
      <w:numFmt w:val="lowerRoman"/>
      <w:lvlText w:val="%3."/>
      <w:lvlJc w:val="right"/>
      <w:pPr>
        <w:ind w:left="2508" w:hanging="180"/>
      </w:pPr>
    </w:lvl>
    <w:lvl w:ilvl="3" w:tplc="3C0A000F" w:tentative="1">
      <w:start w:val="1"/>
      <w:numFmt w:val="decimal"/>
      <w:lvlText w:val="%4."/>
      <w:lvlJc w:val="left"/>
      <w:pPr>
        <w:ind w:left="3228" w:hanging="360"/>
      </w:pPr>
    </w:lvl>
    <w:lvl w:ilvl="4" w:tplc="3C0A0019" w:tentative="1">
      <w:start w:val="1"/>
      <w:numFmt w:val="lowerLetter"/>
      <w:lvlText w:val="%5."/>
      <w:lvlJc w:val="left"/>
      <w:pPr>
        <w:ind w:left="3948" w:hanging="360"/>
      </w:pPr>
    </w:lvl>
    <w:lvl w:ilvl="5" w:tplc="3C0A001B" w:tentative="1">
      <w:start w:val="1"/>
      <w:numFmt w:val="lowerRoman"/>
      <w:lvlText w:val="%6."/>
      <w:lvlJc w:val="right"/>
      <w:pPr>
        <w:ind w:left="4668" w:hanging="180"/>
      </w:pPr>
    </w:lvl>
    <w:lvl w:ilvl="6" w:tplc="3C0A000F" w:tentative="1">
      <w:start w:val="1"/>
      <w:numFmt w:val="decimal"/>
      <w:lvlText w:val="%7."/>
      <w:lvlJc w:val="left"/>
      <w:pPr>
        <w:ind w:left="5388" w:hanging="360"/>
      </w:pPr>
    </w:lvl>
    <w:lvl w:ilvl="7" w:tplc="3C0A0019" w:tentative="1">
      <w:start w:val="1"/>
      <w:numFmt w:val="lowerLetter"/>
      <w:lvlText w:val="%8."/>
      <w:lvlJc w:val="left"/>
      <w:pPr>
        <w:ind w:left="6108" w:hanging="360"/>
      </w:pPr>
    </w:lvl>
    <w:lvl w:ilvl="8" w:tplc="3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7A65B2"/>
    <w:multiLevelType w:val="hybridMultilevel"/>
    <w:tmpl w:val="A9D49E24"/>
    <w:lvl w:ilvl="0" w:tplc="69069026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B5494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4"/>
  </w:num>
  <w:num w:numId="4">
    <w:abstractNumId w:val="2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16"/>
  </w:num>
  <w:num w:numId="11">
    <w:abstractNumId w:val="3"/>
  </w:num>
  <w:num w:numId="12">
    <w:abstractNumId w:val="0"/>
  </w:num>
  <w:num w:numId="13">
    <w:abstractNumId w:val="12"/>
  </w:num>
  <w:num w:numId="14">
    <w:abstractNumId w:val="8"/>
  </w:num>
  <w:num w:numId="15">
    <w:abstractNumId w:val="15"/>
  </w:num>
  <w:num w:numId="16">
    <w:abstractNumId w:val="7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F10"/>
    <w:rsid w:val="000001FE"/>
    <w:rsid w:val="00000C46"/>
    <w:rsid w:val="00002F63"/>
    <w:rsid w:val="00010E7F"/>
    <w:rsid w:val="00012C8F"/>
    <w:rsid w:val="000162B5"/>
    <w:rsid w:val="00022B2A"/>
    <w:rsid w:val="00025202"/>
    <w:rsid w:val="000339E1"/>
    <w:rsid w:val="00036BDD"/>
    <w:rsid w:val="00040A97"/>
    <w:rsid w:val="00041A54"/>
    <w:rsid w:val="00047AD8"/>
    <w:rsid w:val="000503E1"/>
    <w:rsid w:val="000510C7"/>
    <w:rsid w:val="00054BC2"/>
    <w:rsid w:val="00055CBC"/>
    <w:rsid w:val="0006075E"/>
    <w:rsid w:val="00061039"/>
    <w:rsid w:val="00061A93"/>
    <w:rsid w:val="0006328B"/>
    <w:rsid w:val="000867E3"/>
    <w:rsid w:val="00090921"/>
    <w:rsid w:val="0009305D"/>
    <w:rsid w:val="00095CF6"/>
    <w:rsid w:val="000A06E5"/>
    <w:rsid w:val="000A2E90"/>
    <w:rsid w:val="000A2FEA"/>
    <w:rsid w:val="000A521E"/>
    <w:rsid w:val="000B443E"/>
    <w:rsid w:val="000B4ECE"/>
    <w:rsid w:val="000C7CC1"/>
    <w:rsid w:val="000D62D4"/>
    <w:rsid w:val="000E71D8"/>
    <w:rsid w:val="000F655B"/>
    <w:rsid w:val="000F7FC2"/>
    <w:rsid w:val="00100924"/>
    <w:rsid w:val="00100A72"/>
    <w:rsid w:val="00107553"/>
    <w:rsid w:val="00110EAD"/>
    <w:rsid w:val="001135F4"/>
    <w:rsid w:val="00124070"/>
    <w:rsid w:val="00126BCE"/>
    <w:rsid w:val="001276D9"/>
    <w:rsid w:val="00135F1F"/>
    <w:rsid w:val="00136388"/>
    <w:rsid w:val="001368D4"/>
    <w:rsid w:val="00140EBD"/>
    <w:rsid w:val="0014542B"/>
    <w:rsid w:val="00154379"/>
    <w:rsid w:val="00160445"/>
    <w:rsid w:val="00161E84"/>
    <w:rsid w:val="00162CC2"/>
    <w:rsid w:val="00164D69"/>
    <w:rsid w:val="00165840"/>
    <w:rsid w:val="00176915"/>
    <w:rsid w:val="00177A93"/>
    <w:rsid w:val="00181B11"/>
    <w:rsid w:val="00182040"/>
    <w:rsid w:val="00186D9D"/>
    <w:rsid w:val="0019067A"/>
    <w:rsid w:val="00196F57"/>
    <w:rsid w:val="001A154A"/>
    <w:rsid w:val="001A38F0"/>
    <w:rsid w:val="001A74A1"/>
    <w:rsid w:val="001B2274"/>
    <w:rsid w:val="001C42A4"/>
    <w:rsid w:val="001C5B77"/>
    <w:rsid w:val="001C6E4B"/>
    <w:rsid w:val="001C7360"/>
    <w:rsid w:val="001D40D1"/>
    <w:rsid w:val="001D7ED6"/>
    <w:rsid w:val="001F5618"/>
    <w:rsid w:val="001F6AB8"/>
    <w:rsid w:val="001F7BF9"/>
    <w:rsid w:val="002028C9"/>
    <w:rsid w:val="0020354D"/>
    <w:rsid w:val="00206B64"/>
    <w:rsid w:val="00212BFF"/>
    <w:rsid w:val="00227917"/>
    <w:rsid w:val="00240DF5"/>
    <w:rsid w:val="00243B12"/>
    <w:rsid w:val="0025412C"/>
    <w:rsid w:val="00263211"/>
    <w:rsid w:val="00263A21"/>
    <w:rsid w:val="00264772"/>
    <w:rsid w:val="00270384"/>
    <w:rsid w:val="0028415B"/>
    <w:rsid w:val="002875FF"/>
    <w:rsid w:val="002957F0"/>
    <w:rsid w:val="00297626"/>
    <w:rsid w:val="002C154F"/>
    <w:rsid w:val="002C39B9"/>
    <w:rsid w:val="002D224B"/>
    <w:rsid w:val="002D2F1E"/>
    <w:rsid w:val="002E1588"/>
    <w:rsid w:val="002F16A5"/>
    <w:rsid w:val="002F6682"/>
    <w:rsid w:val="0030438E"/>
    <w:rsid w:val="003049A0"/>
    <w:rsid w:val="00313742"/>
    <w:rsid w:val="003144C0"/>
    <w:rsid w:val="003163DC"/>
    <w:rsid w:val="003206F0"/>
    <w:rsid w:val="00330CE7"/>
    <w:rsid w:val="0033141A"/>
    <w:rsid w:val="00331EC1"/>
    <w:rsid w:val="003338F0"/>
    <w:rsid w:val="003340D3"/>
    <w:rsid w:val="00334E06"/>
    <w:rsid w:val="00336B3B"/>
    <w:rsid w:val="003378FA"/>
    <w:rsid w:val="003402B7"/>
    <w:rsid w:val="0035449A"/>
    <w:rsid w:val="00362115"/>
    <w:rsid w:val="00370479"/>
    <w:rsid w:val="003746E3"/>
    <w:rsid w:val="003772C4"/>
    <w:rsid w:val="0038052F"/>
    <w:rsid w:val="003832EF"/>
    <w:rsid w:val="00391CD6"/>
    <w:rsid w:val="003B1521"/>
    <w:rsid w:val="003D0DDB"/>
    <w:rsid w:val="003D2BCC"/>
    <w:rsid w:val="003E77CE"/>
    <w:rsid w:val="003F2E43"/>
    <w:rsid w:val="003F33CC"/>
    <w:rsid w:val="003F5BE2"/>
    <w:rsid w:val="003F7014"/>
    <w:rsid w:val="004124C7"/>
    <w:rsid w:val="00413F7E"/>
    <w:rsid w:val="0041679C"/>
    <w:rsid w:val="004168F2"/>
    <w:rsid w:val="00426DE4"/>
    <w:rsid w:val="00430479"/>
    <w:rsid w:val="00433150"/>
    <w:rsid w:val="0043483E"/>
    <w:rsid w:val="004351FA"/>
    <w:rsid w:val="0043535F"/>
    <w:rsid w:val="004412C4"/>
    <w:rsid w:val="00453D3D"/>
    <w:rsid w:val="00460129"/>
    <w:rsid w:val="00460DCF"/>
    <w:rsid w:val="00464E11"/>
    <w:rsid w:val="00466979"/>
    <w:rsid w:val="00474B7D"/>
    <w:rsid w:val="004805EC"/>
    <w:rsid w:val="00482A00"/>
    <w:rsid w:val="00482EDC"/>
    <w:rsid w:val="004843C4"/>
    <w:rsid w:val="00485A16"/>
    <w:rsid w:val="00490E00"/>
    <w:rsid w:val="00491F13"/>
    <w:rsid w:val="004A4164"/>
    <w:rsid w:val="004A542E"/>
    <w:rsid w:val="004B067B"/>
    <w:rsid w:val="004B6A42"/>
    <w:rsid w:val="004C1A55"/>
    <w:rsid w:val="004C31DA"/>
    <w:rsid w:val="004C3DEF"/>
    <w:rsid w:val="004C46E2"/>
    <w:rsid w:val="004C4DC9"/>
    <w:rsid w:val="004D1473"/>
    <w:rsid w:val="004D2E02"/>
    <w:rsid w:val="004D47A7"/>
    <w:rsid w:val="004D568D"/>
    <w:rsid w:val="004E2CBE"/>
    <w:rsid w:val="004E4F6D"/>
    <w:rsid w:val="004E6580"/>
    <w:rsid w:val="004E6B62"/>
    <w:rsid w:val="004F191F"/>
    <w:rsid w:val="004F5BD4"/>
    <w:rsid w:val="00500A82"/>
    <w:rsid w:val="0050124F"/>
    <w:rsid w:val="0050758F"/>
    <w:rsid w:val="00510712"/>
    <w:rsid w:val="00510E47"/>
    <w:rsid w:val="0051667F"/>
    <w:rsid w:val="0051764B"/>
    <w:rsid w:val="00523F17"/>
    <w:rsid w:val="00524D63"/>
    <w:rsid w:val="0053234F"/>
    <w:rsid w:val="00533242"/>
    <w:rsid w:val="00535082"/>
    <w:rsid w:val="00535757"/>
    <w:rsid w:val="005375FD"/>
    <w:rsid w:val="005544C0"/>
    <w:rsid w:val="005569C6"/>
    <w:rsid w:val="0055731A"/>
    <w:rsid w:val="00560ACA"/>
    <w:rsid w:val="005636F3"/>
    <w:rsid w:val="00563E90"/>
    <w:rsid w:val="005732F3"/>
    <w:rsid w:val="00576DFD"/>
    <w:rsid w:val="00577079"/>
    <w:rsid w:val="00581396"/>
    <w:rsid w:val="00586692"/>
    <w:rsid w:val="005948CC"/>
    <w:rsid w:val="00595E1D"/>
    <w:rsid w:val="005A05BF"/>
    <w:rsid w:val="005A6AE7"/>
    <w:rsid w:val="005A6DB9"/>
    <w:rsid w:val="005B10DE"/>
    <w:rsid w:val="005B37A5"/>
    <w:rsid w:val="005C1387"/>
    <w:rsid w:val="005C230A"/>
    <w:rsid w:val="005D0725"/>
    <w:rsid w:val="005D493E"/>
    <w:rsid w:val="005D58EE"/>
    <w:rsid w:val="005D5DBF"/>
    <w:rsid w:val="005D765D"/>
    <w:rsid w:val="005E79DC"/>
    <w:rsid w:val="00623336"/>
    <w:rsid w:val="006239A3"/>
    <w:rsid w:val="006242F4"/>
    <w:rsid w:val="00630902"/>
    <w:rsid w:val="0063145B"/>
    <w:rsid w:val="006348DD"/>
    <w:rsid w:val="006439C1"/>
    <w:rsid w:val="006506FB"/>
    <w:rsid w:val="0065098B"/>
    <w:rsid w:val="00653EE7"/>
    <w:rsid w:val="00657D8E"/>
    <w:rsid w:val="006662B8"/>
    <w:rsid w:val="0067449A"/>
    <w:rsid w:val="00675092"/>
    <w:rsid w:val="00675137"/>
    <w:rsid w:val="0068425B"/>
    <w:rsid w:val="00693571"/>
    <w:rsid w:val="00696967"/>
    <w:rsid w:val="00696BF1"/>
    <w:rsid w:val="00696C06"/>
    <w:rsid w:val="006A1BE6"/>
    <w:rsid w:val="006A20DA"/>
    <w:rsid w:val="006A56B9"/>
    <w:rsid w:val="006A79B7"/>
    <w:rsid w:val="006A7C5C"/>
    <w:rsid w:val="006B045F"/>
    <w:rsid w:val="006B1AAF"/>
    <w:rsid w:val="006C2EB2"/>
    <w:rsid w:val="006C3DE7"/>
    <w:rsid w:val="006C4D56"/>
    <w:rsid w:val="006C6AE3"/>
    <w:rsid w:val="006C6D2A"/>
    <w:rsid w:val="006D10CE"/>
    <w:rsid w:val="006D1435"/>
    <w:rsid w:val="006E1DC6"/>
    <w:rsid w:val="006E43CF"/>
    <w:rsid w:val="006E62E8"/>
    <w:rsid w:val="006F6B63"/>
    <w:rsid w:val="006F6F10"/>
    <w:rsid w:val="007066B3"/>
    <w:rsid w:val="007108AF"/>
    <w:rsid w:val="0071094E"/>
    <w:rsid w:val="00713872"/>
    <w:rsid w:val="00714451"/>
    <w:rsid w:val="007208F5"/>
    <w:rsid w:val="007222EB"/>
    <w:rsid w:val="00722F0B"/>
    <w:rsid w:val="007322B0"/>
    <w:rsid w:val="00735B74"/>
    <w:rsid w:val="007465E3"/>
    <w:rsid w:val="00754F80"/>
    <w:rsid w:val="0076321B"/>
    <w:rsid w:val="007669C0"/>
    <w:rsid w:val="00771168"/>
    <w:rsid w:val="007745BC"/>
    <w:rsid w:val="0078268B"/>
    <w:rsid w:val="007835E4"/>
    <w:rsid w:val="0079183D"/>
    <w:rsid w:val="007957AD"/>
    <w:rsid w:val="007A176D"/>
    <w:rsid w:val="007A3399"/>
    <w:rsid w:val="007A352B"/>
    <w:rsid w:val="007A6E6B"/>
    <w:rsid w:val="007C08A2"/>
    <w:rsid w:val="007C3ADF"/>
    <w:rsid w:val="007C44C5"/>
    <w:rsid w:val="007E35B2"/>
    <w:rsid w:val="007E37AC"/>
    <w:rsid w:val="007F6B35"/>
    <w:rsid w:val="007F765E"/>
    <w:rsid w:val="00800EB0"/>
    <w:rsid w:val="00802115"/>
    <w:rsid w:val="008057A3"/>
    <w:rsid w:val="00816908"/>
    <w:rsid w:val="00817AF7"/>
    <w:rsid w:val="00820D3E"/>
    <w:rsid w:val="008228D5"/>
    <w:rsid w:val="00835F6F"/>
    <w:rsid w:val="00843573"/>
    <w:rsid w:val="00844B55"/>
    <w:rsid w:val="00852E67"/>
    <w:rsid w:val="00863ECD"/>
    <w:rsid w:val="00865699"/>
    <w:rsid w:val="0087174C"/>
    <w:rsid w:val="00872086"/>
    <w:rsid w:val="00875734"/>
    <w:rsid w:val="008823D2"/>
    <w:rsid w:val="00883B2D"/>
    <w:rsid w:val="00890A2B"/>
    <w:rsid w:val="008A607E"/>
    <w:rsid w:val="008B6E1D"/>
    <w:rsid w:val="008B6F58"/>
    <w:rsid w:val="008C1909"/>
    <w:rsid w:val="008D3BAB"/>
    <w:rsid w:val="008D4F41"/>
    <w:rsid w:val="008D783D"/>
    <w:rsid w:val="008E0B5A"/>
    <w:rsid w:val="008F3354"/>
    <w:rsid w:val="008F5686"/>
    <w:rsid w:val="008F7FEC"/>
    <w:rsid w:val="00900E6A"/>
    <w:rsid w:val="0090398E"/>
    <w:rsid w:val="009043A2"/>
    <w:rsid w:val="00904F1E"/>
    <w:rsid w:val="00910186"/>
    <w:rsid w:val="00910C12"/>
    <w:rsid w:val="00922B64"/>
    <w:rsid w:val="00942D3A"/>
    <w:rsid w:val="00953CF4"/>
    <w:rsid w:val="00955FDC"/>
    <w:rsid w:val="009600A9"/>
    <w:rsid w:val="00965572"/>
    <w:rsid w:val="009663B9"/>
    <w:rsid w:val="00970D2D"/>
    <w:rsid w:val="0098066B"/>
    <w:rsid w:val="009B06F7"/>
    <w:rsid w:val="009B5CB6"/>
    <w:rsid w:val="009C1FC0"/>
    <w:rsid w:val="009C5E73"/>
    <w:rsid w:val="009D3382"/>
    <w:rsid w:val="009D4DA9"/>
    <w:rsid w:val="009E3DD4"/>
    <w:rsid w:val="009E5540"/>
    <w:rsid w:val="009F5611"/>
    <w:rsid w:val="00A27A63"/>
    <w:rsid w:val="00A31F10"/>
    <w:rsid w:val="00A32011"/>
    <w:rsid w:val="00A33719"/>
    <w:rsid w:val="00A37DB2"/>
    <w:rsid w:val="00A42177"/>
    <w:rsid w:val="00A52C2D"/>
    <w:rsid w:val="00A62644"/>
    <w:rsid w:val="00A62C75"/>
    <w:rsid w:val="00A7086A"/>
    <w:rsid w:val="00A7163C"/>
    <w:rsid w:val="00A730EC"/>
    <w:rsid w:val="00A8253A"/>
    <w:rsid w:val="00AB40EA"/>
    <w:rsid w:val="00AB79CB"/>
    <w:rsid w:val="00AC5BDB"/>
    <w:rsid w:val="00AD0CF8"/>
    <w:rsid w:val="00AE1CF7"/>
    <w:rsid w:val="00AE312F"/>
    <w:rsid w:val="00AE56C5"/>
    <w:rsid w:val="00AE6614"/>
    <w:rsid w:val="00AE7BD3"/>
    <w:rsid w:val="00AF2A25"/>
    <w:rsid w:val="00B03B00"/>
    <w:rsid w:val="00B04685"/>
    <w:rsid w:val="00B0532A"/>
    <w:rsid w:val="00B05AD5"/>
    <w:rsid w:val="00B10857"/>
    <w:rsid w:val="00B20058"/>
    <w:rsid w:val="00B22ADD"/>
    <w:rsid w:val="00B27179"/>
    <w:rsid w:val="00B30454"/>
    <w:rsid w:val="00B30537"/>
    <w:rsid w:val="00B34913"/>
    <w:rsid w:val="00B464AC"/>
    <w:rsid w:val="00B500A7"/>
    <w:rsid w:val="00B540B6"/>
    <w:rsid w:val="00B56499"/>
    <w:rsid w:val="00B638A7"/>
    <w:rsid w:val="00B73AB1"/>
    <w:rsid w:val="00B84732"/>
    <w:rsid w:val="00B9049B"/>
    <w:rsid w:val="00B91001"/>
    <w:rsid w:val="00BA1309"/>
    <w:rsid w:val="00BB2AA6"/>
    <w:rsid w:val="00BB6069"/>
    <w:rsid w:val="00BC3275"/>
    <w:rsid w:val="00BD03C1"/>
    <w:rsid w:val="00BD09F6"/>
    <w:rsid w:val="00BD3540"/>
    <w:rsid w:val="00BD393A"/>
    <w:rsid w:val="00BD6446"/>
    <w:rsid w:val="00BE3BA0"/>
    <w:rsid w:val="00BE3BFD"/>
    <w:rsid w:val="00BE3E5A"/>
    <w:rsid w:val="00BF6546"/>
    <w:rsid w:val="00BF6D5F"/>
    <w:rsid w:val="00C02E12"/>
    <w:rsid w:val="00C15E53"/>
    <w:rsid w:val="00C16263"/>
    <w:rsid w:val="00C20396"/>
    <w:rsid w:val="00C22637"/>
    <w:rsid w:val="00C309B4"/>
    <w:rsid w:val="00C32DBA"/>
    <w:rsid w:val="00C43251"/>
    <w:rsid w:val="00C45CD9"/>
    <w:rsid w:val="00C55806"/>
    <w:rsid w:val="00C640BE"/>
    <w:rsid w:val="00C662F7"/>
    <w:rsid w:val="00C66DEE"/>
    <w:rsid w:val="00C72B08"/>
    <w:rsid w:val="00C761C4"/>
    <w:rsid w:val="00C8187E"/>
    <w:rsid w:val="00C831BB"/>
    <w:rsid w:val="00C84DAB"/>
    <w:rsid w:val="00C8685B"/>
    <w:rsid w:val="00C954FE"/>
    <w:rsid w:val="00C962FF"/>
    <w:rsid w:val="00C96972"/>
    <w:rsid w:val="00C973CD"/>
    <w:rsid w:val="00CA1D94"/>
    <w:rsid w:val="00CA45AA"/>
    <w:rsid w:val="00CA5768"/>
    <w:rsid w:val="00CA5FA6"/>
    <w:rsid w:val="00CA78E4"/>
    <w:rsid w:val="00CB0294"/>
    <w:rsid w:val="00CC2506"/>
    <w:rsid w:val="00CE5FA4"/>
    <w:rsid w:val="00CF363A"/>
    <w:rsid w:val="00D01DFB"/>
    <w:rsid w:val="00D054DD"/>
    <w:rsid w:val="00D16652"/>
    <w:rsid w:val="00D22CC7"/>
    <w:rsid w:val="00D23972"/>
    <w:rsid w:val="00D25C47"/>
    <w:rsid w:val="00D2601A"/>
    <w:rsid w:val="00D302B5"/>
    <w:rsid w:val="00D32182"/>
    <w:rsid w:val="00D36AAA"/>
    <w:rsid w:val="00D400A0"/>
    <w:rsid w:val="00D41749"/>
    <w:rsid w:val="00D454FD"/>
    <w:rsid w:val="00D46CAD"/>
    <w:rsid w:val="00D56DFE"/>
    <w:rsid w:val="00D6641E"/>
    <w:rsid w:val="00D67DE6"/>
    <w:rsid w:val="00D77762"/>
    <w:rsid w:val="00D80C3D"/>
    <w:rsid w:val="00D8164F"/>
    <w:rsid w:val="00D81792"/>
    <w:rsid w:val="00D836A9"/>
    <w:rsid w:val="00D85E83"/>
    <w:rsid w:val="00D87BE5"/>
    <w:rsid w:val="00D95B2D"/>
    <w:rsid w:val="00DA197B"/>
    <w:rsid w:val="00DA275D"/>
    <w:rsid w:val="00DA52D9"/>
    <w:rsid w:val="00DA74ED"/>
    <w:rsid w:val="00DB03F1"/>
    <w:rsid w:val="00DB58C4"/>
    <w:rsid w:val="00DB7FEA"/>
    <w:rsid w:val="00DC00F4"/>
    <w:rsid w:val="00DC5A0A"/>
    <w:rsid w:val="00DD25A7"/>
    <w:rsid w:val="00DD42EA"/>
    <w:rsid w:val="00DD4749"/>
    <w:rsid w:val="00DD5603"/>
    <w:rsid w:val="00DD6823"/>
    <w:rsid w:val="00DD7D5E"/>
    <w:rsid w:val="00DF182E"/>
    <w:rsid w:val="00DF34C6"/>
    <w:rsid w:val="00DF3FD3"/>
    <w:rsid w:val="00E00891"/>
    <w:rsid w:val="00E01D26"/>
    <w:rsid w:val="00E0417B"/>
    <w:rsid w:val="00E070F6"/>
    <w:rsid w:val="00E07F7F"/>
    <w:rsid w:val="00E1055D"/>
    <w:rsid w:val="00E3030E"/>
    <w:rsid w:val="00E35C30"/>
    <w:rsid w:val="00E37AE1"/>
    <w:rsid w:val="00E41A88"/>
    <w:rsid w:val="00E43B54"/>
    <w:rsid w:val="00E46E78"/>
    <w:rsid w:val="00E47003"/>
    <w:rsid w:val="00E57242"/>
    <w:rsid w:val="00E61ED7"/>
    <w:rsid w:val="00E6248A"/>
    <w:rsid w:val="00E63B88"/>
    <w:rsid w:val="00E707BF"/>
    <w:rsid w:val="00E73C95"/>
    <w:rsid w:val="00E73DA5"/>
    <w:rsid w:val="00E80313"/>
    <w:rsid w:val="00E90EB4"/>
    <w:rsid w:val="00E94F68"/>
    <w:rsid w:val="00E97463"/>
    <w:rsid w:val="00E97860"/>
    <w:rsid w:val="00EA0D66"/>
    <w:rsid w:val="00EA663D"/>
    <w:rsid w:val="00EB33DB"/>
    <w:rsid w:val="00EB379D"/>
    <w:rsid w:val="00EB4F3C"/>
    <w:rsid w:val="00EB66CC"/>
    <w:rsid w:val="00EC0C2E"/>
    <w:rsid w:val="00EC4AF9"/>
    <w:rsid w:val="00EC60E5"/>
    <w:rsid w:val="00EC6D3D"/>
    <w:rsid w:val="00ED1D8F"/>
    <w:rsid w:val="00ED1E29"/>
    <w:rsid w:val="00ED4C40"/>
    <w:rsid w:val="00EE1272"/>
    <w:rsid w:val="00EE13F3"/>
    <w:rsid w:val="00EE217F"/>
    <w:rsid w:val="00EE22A3"/>
    <w:rsid w:val="00EE360E"/>
    <w:rsid w:val="00EE53D6"/>
    <w:rsid w:val="00EE6806"/>
    <w:rsid w:val="00EE79BD"/>
    <w:rsid w:val="00EF2872"/>
    <w:rsid w:val="00EF46D8"/>
    <w:rsid w:val="00EF7259"/>
    <w:rsid w:val="00F01E8D"/>
    <w:rsid w:val="00F14AFE"/>
    <w:rsid w:val="00F21762"/>
    <w:rsid w:val="00F251A0"/>
    <w:rsid w:val="00F321A3"/>
    <w:rsid w:val="00F3436E"/>
    <w:rsid w:val="00F34965"/>
    <w:rsid w:val="00F37EE7"/>
    <w:rsid w:val="00F4674F"/>
    <w:rsid w:val="00F5511D"/>
    <w:rsid w:val="00F55635"/>
    <w:rsid w:val="00F579E7"/>
    <w:rsid w:val="00F63C61"/>
    <w:rsid w:val="00F64A72"/>
    <w:rsid w:val="00F72BD6"/>
    <w:rsid w:val="00F74CA9"/>
    <w:rsid w:val="00F76073"/>
    <w:rsid w:val="00F854F1"/>
    <w:rsid w:val="00F85844"/>
    <w:rsid w:val="00F87006"/>
    <w:rsid w:val="00F9178C"/>
    <w:rsid w:val="00F91DEB"/>
    <w:rsid w:val="00F9685B"/>
    <w:rsid w:val="00FA1A41"/>
    <w:rsid w:val="00FA20EA"/>
    <w:rsid w:val="00FA2160"/>
    <w:rsid w:val="00FB0933"/>
    <w:rsid w:val="00FB569A"/>
    <w:rsid w:val="00FB6501"/>
    <w:rsid w:val="00FC01B0"/>
    <w:rsid w:val="00FC10BD"/>
    <w:rsid w:val="00FC360B"/>
    <w:rsid w:val="00FC5904"/>
    <w:rsid w:val="00FE5A0F"/>
    <w:rsid w:val="00FF0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FCC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A730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730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A730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730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3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ctas%20de%20Entrega%202017\Plantilla%20SEN%20-%20A4%20vertical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BED17-CAF4-496E-A03F-234073941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SEN - A4 vertical</Template>
  <TotalTime>222</TotalTime>
  <Pages>1</Pages>
  <Words>330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InformaticaJV</dc:creator>
  <cp:lastModifiedBy>DELL</cp:lastModifiedBy>
  <cp:revision>27</cp:revision>
  <cp:lastPrinted>2024-08-30T22:08:00Z</cp:lastPrinted>
  <dcterms:created xsi:type="dcterms:W3CDTF">2024-01-10T11:49:00Z</dcterms:created>
  <dcterms:modified xsi:type="dcterms:W3CDTF">2024-11-26T20:46:00Z</dcterms:modified>
</cp:coreProperties>
</file>